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73A1A53A" w14:textId="40531A17" w:rsidR="004C51FC" w:rsidRDefault="004C51FC" w:rsidP="00D16F26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01746518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223EC4EC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C03312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98740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317" w14:textId="72561E5B" w:rsidR="00DE2F50" w:rsidRPr="00BF36E4" w:rsidRDefault="00606A5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56F" w14:textId="54EE5B54" w:rsidR="00DE2F50" w:rsidRPr="00BF36E4" w:rsidRDefault="00CA6F1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</w:tc>
      </w:tr>
      <w:tr w:rsidR="00DE2F50" w:rsidRPr="00DE2F50" w14:paraId="0A426E49" w14:textId="77777777" w:rsidTr="00987406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987406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987406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987406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1A3800" w14:textId="77777777" w:rsidR="0035328E" w:rsidRDefault="0035328E" w:rsidP="0035328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643C0C35" w:rsidR="00CA6F11" w:rsidRPr="00DE2F50" w:rsidRDefault="0035328E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  <w:r w:rsidDel="0035328E">
              <w:rPr>
                <w:rFonts w:cs="Arial"/>
                <w:sz w:val="18"/>
                <w:szCs w:val="18"/>
              </w:rPr>
              <w:t xml:space="preserve"> </w:t>
            </w:r>
            <w:r w:rsidR="00CA6F11">
              <w:rPr>
                <w:rFonts w:cs="Arial"/>
                <w:sz w:val="18"/>
                <w:szCs w:val="18"/>
              </w:rPr>
              <w:t xml:space="preserve">(nur </w:t>
            </w:r>
            <w:r w:rsidR="00CA6F11">
              <w:rPr>
                <w:rFonts w:cs="Arial"/>
                <w:sz w:val="18"/>
                <w:szCs w:val="18"/>
              </w:rPr>
              <w:lastRenderedPageBreak/>
              <w:t>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987406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F91377" w:rsidRPr="00D16F26" w14:paraId="158964F8" w14:textId="77777777" w:rsidTr="00987406">
        <w:tc>
          <w:tcPr>
            <w:tcW w:w="1579" w:type="dxa"/>
            <w:vAlign w:val="center"/>
          </w:tcPr>
          <w:p w14:paraId="2A4FDCA9" w14:textId="77777777" w:rsidR="00F91377" w:rsidRPr="001328EE" w:rsidRDefault="00F91377" w:rsidP="00535CC0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4D11C01" w14:textId="208CE762" w:rsidR="00F91377" w:rsidRPr="001328EE" w:rsidRDefault="00F91377" w:rsidP="00535CC0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Gesamtumsatz</w:t>
            </w:r>
          </w:p>
        </w:tc>
        <w:tc>
          <w:tcPr>
            <w:tcW w:w="1290" w:type="dxa"/>
            <w:vAlign w:val="center"/>
          </w:tcPr>
          <w:p w14:paraId="752C3FAE" w14:textId="77777777" w:rsidR="00F91377" w:rsidRPr="001328EE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3D93F6F0" w14:textId="77777777" w:rsidR="00F91377" w:rsidRPr="001328EE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7075316C" w14:textId="5CF38187" w:rsidR="00F91377" w:rsidRPr="001328EE" w:rsidRDefault="00863C8D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5AF5ED13" w14:textId="77777777" w:rsidR="00F91377" w:rsidRPr="001328EE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  <w:p w14:paraId="2794E106" w14:textId="77777777" w:rsidR="00F91377" w:rsidRPr="001328EE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F91377" w:rsidRPr="00D16F26" w14:paraId="0A31B444" w14:textId="77777777" w:rsidTr="00987406">
        <w:tc>
          <w:tcPr>
            <w:tcW w:w="1579" w:type="dxa"/>
            <w:vAlign w:val="center"/>
          </w:tcPr>
          <w:p w14:paraId="148C32A5" w14:textId="77777777" w:rsidR="00F91377" w:rsidRPr="001328EE" w:rsidRDefault="00F91377" w:rsidP="00535CC0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617FA80D" w14:textId="537F68F0" w:rsidR="00F91377" w:rsidRPr="001328EE" w:rsidRDefault="00F91377" w:rsidP="00F91377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Mitarbeiterzahl</w:t>
            </w:r>
          </w:p>
        </w:tc>
        <w:tc>
          <w:tcPr>
            <w:tcW w:w="1290" w:type="dxa"/>
            <w:vAlign w:val="center"/>
          </w:tcPr>
          <w:p w14:paraId="795ED8D4" w14:textId="77777777" w:rsidR="00F91377" w:rsidRPr="001328EE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46B1429D" w14:textId="77777777" w:rsidR="00F91377" w:rsidRPr="001328EE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5555C8" w14:textId="04BD043E" w:rsidR="00F91377" w:rsidRPr="001328EE" w:rsidRDefault="00863C8D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9C89DD6" w14:textId="77777777" w:rsidR="00F91377" w:rsidRPr="001328EE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  <w:p w14:paraId="205C2630" w14:textId="77777777" w:rsidR="00F91377" w:rsidRPr="001328EE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F91377" w:rsidRPr="00D16F26" w14:paraId="3872EB9A" w14:textId="77777777" w:rsidTr="00987406">
        <w:tc>
          <w:tcPr>
            <w:tcW w:w="1579" w:type="dxa"/>
            <w:vAlign w:val="center"/>
          </w:tcPr>
          <w:p w14:paraId="3DB0606D" w14:textId="77777777" w:rsidR="00F91377" w:rsidRPr="001328EE" w:rsidRDefault="00F91377" w:rsidP="00535CC0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3270009A" w14:textId="77777777" w:rsidR="00F91377" w:rsidRPr="001328EE" w:rsidRDefault="00F91377" w:rsidP="00535CC0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Verantwortliches Personal</w:t>
            </w:r>
          </w:p>
        </w:tc>
        <w:tc>
          <w:tcPr>
            <w:tcW w:w="1290" w:type="dxa"/>
            <w:vAlign w:val="center"/>
          </w:tcPr>
          <w:p w14:paraId="0DD3E6F8" w14:textId="77777777" w:rsidR="00F91377" w:rsidRPr="001328EE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507577" w14:textId="77777777" w:rsidR="00F91377" w:rsidRPr="001328EE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4AB700A4" w14:textId="62587D16" w:rsidR="00F91377" w:rsidRPr="001328EE" w:rsidRDefault="00863C8D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69A06612" w14:textId="77777777" w:rsidR="00F91377" w:rsidRPr="001328EE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  <w:p w14:paraId="4978C037" w14:textId="77777777" w:rsidR="00F91377" w:rsidRPr="001328EE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212BD3" w:rsidRPr="00D16F26" w14:paraId="118C43D3" w14:textId="77777777" w:rsidTr="00987406">
        <w:tc>
          <w:tcPr>
            <w:tcW w:w="1579" w:type="dxa"/>
            <w:vAlign w:val="center"/>
          </w:tcPr>
          <w:p w14:paraId="1FD46FF4" w14:textId="77777777" w:rsidR="00212BD3" w:rsidRPr="001328EE" w:rsidRDefault="00212BD3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33D79D1D" w14:textId="2B0ACFD7" w:rsidR="00212BD3" w:rsidRPr="001328EE" w:rsidRDefault="00460774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Unternehmensreferenzen</w:t>
            </w:r>
            <w:r w:rsidR="0031352F" w:rsidRPr="001328EE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290" w:type="dxa"/>
            <w:vAlign w:val="center"/>
          </w:tcPr>
          <w:p w14:paraId="71B32139" w14:textId="14EF931D" w:rsidR="00212BD3" w:rsidRPr="001328EE" w:rsidRDefault="00212BD3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00E70B0" w14:textId="01EA2118" w:rsidR="00212BD3" w:rsidRPr="001328EE" w:rsidRDefault="00212BD3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4505AF7B" w14:textId="77C3A887" w:rsidR="00212BD3" w:rsidRPr="001328EE" w:rsidRDefault="00863C8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1131F1AE" w14:textId="77777777" w:rsidR="00212BD3" w:rsidRPr="001328EE" w:rsidRDefault="00212BD3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  <w:p w14:paraId="0629ED96" w14:textId="601313EC" w:rsidR="00212BD3" w:rsidRPr="001328EE" w:rsidRDefault="00212BD3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EF5AEB" w:rsidRPr="00D16F26" w14:paraId="12E97F3B" w14:textId="77777777" w:rsidTr="00987406">
        <w:tc>
          <w:tcPr>
            <w:tcW w:w="1579" w:type="dxa"/>
            <w:vAlign w:val="center"/>
          </w:tcPr>
          <w:p w14:paraId="289AC3A7" w14:textId="77777777" w:rsidR="00EF5AEB" w:rsidRPr="001328EE" w:rsidRDefault="00EF5AEB" w:rsidP="00EF5AEB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450AAB1" w14:textId="30B02130" w:rsidR="00EF5AEB" w:rsidRPr="001328EE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Zertifizierung</w:t>
            </w:r>
          </w:p>
        </w:tc>
        <w:tc>
          <w:tcPr>
            <w:tcW w:w="1290" w:type="dxa"/>
            <w:vAlign w:val="center"/>
          </w:tcPr>
          <w:p w14:paraId="35B13E04" w14:textId="66754F71" w:rsidR="00EF5AEB" w:rsidRPr="001328EE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6BA4E0A3" w14:textId="3D7583E8" w:rsidR="00EF5AEB" w:rsidRPr="001328EE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2F4ACE78" w14:textId="60523DA9" w:rsidR="00EF5AEB" w:rsidRPr="001328EE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4E146931" w14:textId="77777777" w:rsidR="00EF5AEB" w:rsidRPr="001328EE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X</w:t>
            </w:r>
          </w:p>
          <w:p w14:paraId="63DF91CE" w14:textId="00144CC1" w:rsidR="00EF5AEB" w:rsidRPr="001328EE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1328EE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EF5AEB" w:rsidRPr="00DE2F50" w14:paraId="1266C776" w14:textId="77777777" w:rsidTr="00987406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987406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BE01874" w14:textId="77777777" w:rsidR="00D444FE" w:rsidRPr="009E79F9" w:rsidRDefault="00D444FE" w:rsidP="00D16F26">
      <w:pPr>
        <w:spacing w:before="180" w:after="180"/>
        <w:jc w:val="both"/>
      </w:pPr>
      <w:r w:rsidRPr="009E79F9">
        <w:br w:type="page"/>
      </w:r>
    </w:p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7E2645" w:rsidRPr="009E79F9" w14:paraId="7F1172C7" w14:textId="77777777" w:rsidTr="00C27553">
        <w:tc>
          <w:tcPr>
            <w:tcW w:w="3794" w:type="dxa"/>
          </w:tcPr>
          <w:p w14:paraId="0CC98D75" w14:textId="28D75FC4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24DB81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A9D5959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31798E3D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19E7F214" w:rsidR="007E2645" w:rsidRPr="009E79F9" w:rsidRDefault="007E2645" w:rsidP="007E2645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093B4499" w14:textId="77777777" w:rsidTr="002A7C80">
        <w:tc>
          <w:tcPr>
            <w:tcW w:w="3794" w:type="dxa"/>
          </w:tcPr>
          <w:p w14:paraId="020C923E" w14:textId="3CABA53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1FED1DF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37531437" w14:textId="66A48744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39D82E22" w14:textId="77777777" w:rsidTr="002A7C80">
        <w:tc>
          <w:tcPr>
            <w:tcW w:w="3794" w:type="dxa"/>
          </w:tcPr>
          <w:p w14:paraId="50E62E6B" w14:textId="77777777" w:rsidR="007E2645" w:rsidRDefault="007E2645" w:rsidP="007E2645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93E04B" w14:textId="298F9C3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im Rahmen der Bekanntmachung über vergebene Aufträge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lastRenderedPageBreak/>
              <w:t>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3D106AA6" w14:textId="056969B7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rPr>
                <w:lang w:eastAsia="de-DE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79536F4B" w14:textId="7AF58214" w:rsidR="00317C62" w:rsidRPr="00115DC2" w:rsidRDefault="00BE6CFF" w:rsidP="008657F9">
      <w:pPr>
        <w:pStyle w:val="berschrift1"/>
        <w:numPr>
          <w:ilvl w:val="0"/>
          <w:numId w:val="3"/>
        </w:numPr>
        <w:spacing w:before="180" w:after="180"/>
        <w:jc w:val="both"/>
        <w:rPr>
          <w:szCs w:val="26"/>
        </w:rPr>
        <w:sectPr w:rsidR="00317C62" w:rsidRPr="00115DC2" w:rsidSect="00405FBD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115DC2">
        <w:rPr>
          <w:szCs w:val="26"/>
        </w:rPr>
        <w:t xml:space="preserve">Eigenerklärung: </w:t>
      </w:r>
      <w:bookmarkStart w:id="7" w:name="_Hlk182910367"/>
      <w:r w:rsidR="0056557E" w:rsidRPr="00115DC2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9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0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2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Pr="00B57E5B" w:rsidRDefault="003204AF" w:rsidP="009D67CE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F63C37C" w14:textId="77777777" w:rsidR="00462319" w:rsidRPr="0062143A" w:rsidRDefault="00462319" w:rsidP="00462319">
      <w:pPr>
        <w:spacing w:before="72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114F5D6B" w14:textId="77777777" w:rsidR="00462319" w:rsidRPr="0062143A" w:rsidRDefault="00462319" w:rsidP="00462319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23" w:history="1">
        <w:r w:rsidRPr="0062143A">
          <w:t>128 Abs. 1</w:t>
        </w:r>
      </w:hyperlink>
      <w:r w:rsidRPr="0062143A">
        <w:t xml:space="preserve"> GWB.</w:t>
      </w:r>
    </w:p>
    <w:p w14:paraId="1848D22E" w14:textId="069AA9CD" w:rsidR="008657F9" w:rsidRDefault="003204AF" w:rsidP="003204AF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7E79D5DC" w14:textId="0B46748D" w:rsidR="00AD1E83" w:rsidRPr="00115DC2" w:rsidRDefault="009345FF" w:rsidP="00115DC2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</w:t>
      </w:r>
      <w:r w:rsidR="0074234A" w:rsidRPr="00115DC2">
        <w:rPr>
          <w:szCs w:val="26"/>
        </w:rPr>
        <w:t xml:space="preserve">ung im </w:t>
      </w:r>
      <w:r w:rsidRPr="00115DC2">
        <w:rPr>
          <w:szCs w:val="26"/>
        </w:rPr>
        <w:t>Berufs- / Handelsregister</w:t>
      </w:r>
      <w:bookmarkEnd w:id="8"/>
    </w:p>
    <w:p w14:paraId="4E2ED473" w14:textId="2CE64E45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C136F37" w14:textId="77777777" w:rsidR="009D67CE" w:rsidRDefault="009D67CE" w:rsidP="009D67CE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0C83BFAB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27A59CF3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115DC2" w:rsidRDefault="00C56688" w:rsidP="003D7E2B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bookmarkStart w:id="11" w:name="_Hlk171073198"/>
      <w:r w:rsidRPr="00115DC2">
        <w:rPr>
          <w:szCs w:val="26"/>
        </w:rPr>
        <w:lastRenderedPageBreak/>
        <w:t xml:space="preserve">Eigenerklärung: Übersicht </w:t>
      </w:r>
      <w:bookmarkEnd w:id="9"/>
      <w:bookmarkEnd w:id="10"/>
      <w:r w:rsidR="00606A51" w:rsidRPr="00115DC2">
        <w:rPr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t>O D E R</w:t>
      </w:r>
    </w:p>
    <w:p w14:paraId="5124AD45" w14:textId="4E3707B6" w:rsidR="002C08AC" w:rsidRDefault="00C56688" w:rsidP="002C08AC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Pr="009E79F9">
        <w:t>aufgeführte</w:t>
      </w:r>
      <w:r w:rsidR="008E5422">
        <w:t>n</w:t>
      </w:r>
      <w:r w:rsidRPr="009E79F9">
        <w:t xml:space="preserve"> 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einsetzen.</w:t>
      </w:r>
      <w:r w:rsidR="008E5422">
        <w:t xml:space="preserve"> </w:t>
      </w:r>
      <w:r w:rsidR="002C08AC"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4D2536F5" w14:textId="2937F8E5" w:rsidR="000C412B" w:rsidRPr="00B45690" w:rsidRDefault="009E439A" w:rsidP="000C412B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</w:t>
      </w:r>
      <w:r w:rsidR="00C56688" w:rsidRPr="00115DC2">
        <w:rPr>
          <w:szCs w:val="26"/>
        </w:rPr>
        <w:t>rklärung: Betriebshaftpflicht</w:t>
      </w:r>
      <w:bookmarkEnd w:id="12"/>
      <w:r w:rsidR="00C56688"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2D5BF6" w14:paraId="3C2DB204" w14:textId="77777777">
        <w:tc>
          <w:tcPr>
            <w:tcW w:w="9060" w:type="dxa"/>
            <w:shd w:val="clear" w:color="auto" w:fill="D9D9D9" w:themeFill="background1" w:themeFillShade="D9"/>
          </w:tcPr>
          <w:p w14:paraId="5131F8E8" w14:textId="77777777" w:rsidR="002D5BF6" w:rsidRDefault="002D5BF6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0526CA5B" w14:textId="2A8FEE9E" w:rsidR="002D5BF6" w:rsidRPr="003500E2" w:rsidRDefault="002D5BF6">
            <w:pPr>
              <w:spacing w:before="180" w:after="180"/>
              <w:ind w:left="3432" w:hanging="3432"/>
              <w:jc w:val="both"/>
              <w:rPr>
                <w:b/>
              </w:rPr>
            </w:pPr>
            <w:r>
              <w:rPr>
                <w:b/>
              </w:rPr>
              <w:t>Personen</w:t>
            </w:r>
            <w:r w:rsidR="00BB24F4">
              <w:rPr>
                <w:b/>
              </w:rPr>
              <w:t xml:space="preserve">- und </w:t>
            </w:r>
            <w:r>
              <w:rPr>
                <w:b/>
              </w:rPr>
              <w:t>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</w:tc>
      </w:tr>
    </w:tbl>
    <w:bookmarkStart w:id="14" w:name="_Hlk171073301"/>
    <w:p w14:paraId="5521B5F1" w14:textId="77BFD4D6" w:rsidR="002D5BF6" w:rsidRPr="003927F2" w:rsidRDefault="002D5BF6" w:rsidP="003927F2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09044E97" w14:textId="77777777" w:rsidR="00F91377" w:rsidRPr="00115DC2" w:rsidRDefault="00F91377" w:rsidP="009E439A">
      <w:pPr>
        <w:pStyle w:val="berschrift1"/>
        <w:numPr>
          <w:ilvl w:val="0"/>
          <w:numId w:val="11"/>
        </w:numPr>
        <w:spacing w:after="180"/>
        <w:ind w:left="567"/>
        <w:jc w:val="both"/>
      </w:pPr>
      <w:bookmarkStart w:id="15" w:name="_Toc480449210"/>
      <w:bookmarkStart w:id="16" w:name="_Toc503255188"/>
      <w:r w:rsidRPr="00115DC2">
        <w:t>Eigenerklärung Gesamtumsatz (in Euro netto) der letzten drei abgeschlossenen Geschäftsjahre</w:t>
      </w:r>
    </w:p>
    <w:p w14:paraId="0547AC35" w14:textId="77777777" w:rsidR="00F91377" w:rsidRPr="00827734" w:rsidRDefault="00F91377" w:rsidP="00F91377">
      <w:pPr>
        <w:spacing w:before="180" w:after="180"/>
        <w:jc w:val="both"/>
        <w:rPr>
          <w:bCs/>
        </w:rPr>
      </w:pPr>
      <w:r w:rsidRPr="00827734">
        <w:rPr>
          <w:bCs/>
        </w:rPr>
        <w:t>Bitte geben Sie den Gesamtjahresumsatz der letzten drei abgeschlossenen Geschäftsjahre an.</w:t>
      </w:r>
    </w:p>
    <w:p w14:paraId="29A62D52" w14:textId="73AE6040" w:rsidR="00F91377" w:rsidRPr="00F91377" w:rsidRDefault="00F91377" w:rsidP="00F91377">
      <w:pPr>
        <w:spacing w:before="180" w:after="180"/>
        <w:jc w:val="both"/>
        <w:rPr>
          <w:bCs/>
          <w:highlight w:val="yellow"/>
        </w:rPr>
      </w:pPr>
      <w:r w:rsidRPr="00352EAF">
        <w:rPr>
          <w:rFonts w:eastAsia="Times New Roman" w:cs="Times New Roman"/>
          <w:szCs w:val="20"/>
          <w:lang w:eastAsia="de-DE"/>
        </w:rPr>
        <w:t xml:space="preserve">Es wird ein </w:t>
      </w:r>
      <w:r w:rsidR="00862AAB" w:rsidRPr="00352EAF">
        <w:rPr>
          <w:rFonts w:eastAsia="Times New Roman" w:cs="Times New Roman"/>
          <w:szCs w:val="20"/>
          <w:lang w:eastAsia="de-DE"/>
        </w:rPr>
        <w:t>U</w:t>
      </w:r>
      <w:r w:rsidRPr="00352EAF">
        <w:rPr>
          <w:rFonts w:eastAsia="Times New Roman" w:cs="Times New Roman"/>
          <w:szCs w:val="20"/>
          <w:lang w:eastAsia="de-DE"/>
        </w:rPr>
        <w:t xml:space="preserve">msatz in Höhe von </w:t>
      </w:r>
      <w:r w:rsidRPr="001328EE">
        <w:rPr>
          <w:rFonts w:eastAsia="Times New Roman" w:cs="Times New Roman"/>
          <w:szCs w:val="20"/>
          <w:lang w:eastAsia="de-DE"/>
        </w:rPr>
        <w:t xml:space="preserve">mindestens </w:t>
      </w:r>
      <w:r w:rsidR="00324184" w:rsidRPr="001328EE">
        <w:rPr>
          <w:rFonts w:eastAsia="Times New Roman" w:cs="Times New Roman"/>
          <w:b/>
          <w:bCs/>
          <w:szCs w:val="20"/>
          <w:lang w:eastAsia="de-DE"/>
        </w:rPr>
        <w:t>80.000</w:t>
      </w:r>
      <w:r w:rsidRPr="001328EE">
        <w:rPr>
          <w:rFonts w:eastAsia="Times New Roman" w:cs="Times New Roman"/>
          <w:szCs w:val="20"/>
          <w:lang w:eastAsia="de-DE"/>
        </w:rPr>
        <w:t> </w:t>
      </w:r>
      <w:r w:rsidRPr="00352EAF">
        <w:rPr>
          <w:rFonts w:eastAsia="Times New Roman" w:cs="Times New Roman"/>
          <w:szCs w:val="20"/>
          <w:lang w:eastAsia="de-DE"/>
        </w:rPr>
        <w:t xml:space="preserve">EUR im Durchschnitt der letzten drei abgeschlossenen Geschäftsjahre gefordert (= </w:t>
      </w:r>
      <w:r w:rsidRPr="00352EAF">
        <w:rPr>
          <w:rFonts w:eastAsia="Times New Roman" w:cs="Times New Roman"/>
          <w:b/>
          <w:color w:val="FF0000"/>
          <w:szCs w:val="20"/>
          <w:lang w:eastAsia="de-DE"/>
        </w:rPr>
        <w:t>Mindestanforderung</w:t>
      </w:r>
      <w:r w:rsidRPr="00352EAF">
        <w:rPr>
          <w:rFonts w:eastAsia="Times New Roman" w:cs="Times New Roman"/>
          <w:szCs w:val="20"/>
          <w:lang w:eastAsia="de-DE"/>
        </w:rPr>
        <w:t>).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F91377" w:rsidRPr="00F91377" w14:paraId="58339951" w14:textId="77777777" w:rsidTr="00535CC0">
        <w:tc>
          <w:tcPr>
            <w:tcW w:w="4536" w:type="dxa"/>
            <w:vAlign w:val="center"/>
          </w:tcPr>
          <w:p w14:paraId="672561E0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lastRenderedPageBreak/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2028CC55" w14:textId="77777777" w:rsidR="00F91377" w:rsidRPr="00A37EC3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Euro netto</w:t>
            </w:r>
          </w:p>
        </w:tc>
      </w:tr>
      <w:tr w:rsidR="00F91377" w:rsidRPr="00F91377" w14:paraId="02694476" w14:textId="77777777" w:rsidTr="00535CC0">
        <w:tc>
          <w:tcPr>
            <w:tcW w:w="4536" w:type="dxa"/>
          </w:tcPr>
          <w:p w14:paraId="4E8D9A5B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29677E69" w14:textId="77777777" w:rsidR="00F91377" w:rsidRPr="00A37EC3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Euro netto</w:t>
            </w:r>
          </w:p>
        </w:tc>
      </w:tr>
      <w:tr w:rsidR="00F91377" w:rsidRPr="00F91377" w14:paraId="47329EDB" w14:textId="77777777" w:rsidTr="00535CC0">
        <w:tc>
          <w:tcPr>
            <w:tcW w:w="4536" w:type="dxa"/>
          </w:tcPr>
          <w:p w14:paraId="1B740CD4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4E1CF011" w14:textId="77777777" w:rsidR="00F91377" w:rsidRPr="00A37EC3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Euro netto</w:t>
            </w:r>
          </w:p>
        </w:tc>
      </w:tr>
    </w:tbl>
    <w:p w14:paraId="7C0519DC" w14:textId="77F42EB1" w:rsidR="008657F9" w:rsidRPr="00B01A04" w:rsidRDefault="00F91377" w:rsidP="00F91377">
      <w:pPr>
        <w:spacing w:before="180" w:after="180"/>
        <w:jc w:val="both"/>
        <w:rPr>
          <w:bCs/>
          <w:i/>
        </w:rPr>
      </w:pPr>
      <w:r w:rsidRPr="00B01A04">
        <w:rPr>
          <w:bCs/>
          <w:i/>
        </w:rPr>
        <w:t>[Bitte ergänzen Sie die Jahreszahl entsprechend, da Geschäftsjahr und Kalenderjahr ggf. voneinander abweichen]</w:t>
      </w:r>
    </w:p>
    <w:p w14:paraId="0127B52F" w14:textId="77777777" w:rsidR="00F91377" w:rsidRPr="00115DC2" w:rsidRDefault="00F91377" w:rsidP="009E439A">
      <w:pPr>
        <w:pStyle w:val="berschrift1"/>
        <w:numPr>
          <w:ilvl w:val="0"/>
          <w:numId w:val="11"/>
        </w:numPr>
        <w:spacing w:after="180"/>
        <w:ind w:left="567"/>
        <w:jc w:val="both"/>
      </w:pPr>
      <w:r w:rsidRPr="00115DC2">
        <w:t>Eigenerklärung Mitarbeiterzahl</w:t>
      </w:r>
    </w:p>
    <w:p w14:paraId="6B5E8D69" w14:textId="77777777" w:rsidR="00F91377" w:rsidRPr="00A37EC3" w:rsidRDefault="00F91377" w:rsidP="00F91377">
      <w:pPr>
        <w:spacing w:before="180" w:after="180"/>
        <w:jc w:val="both"/>
        <w:rPr>
          <w:bCs/>
        </w:rPr>
      </w:pPr>
      <w:r w:rsidRPr="00A37EC3">
        <w:rPr>
          <w:bCs/>
        </w:rPr>
        <w:t>Angabe der Anzahl der jahresdurchschnittlich beschäftigten Arbeitnehmer für jedes der letzten drei abgeschlossenen Geschäftsjahre.</w:t>
      </w:r>
    </w:p>
    <w:p w14:paraId="2563DDF9" w14:textId="661F17E4" w:rsidR="00F91377" w:rsidRPr="00A37EC3" w:rsidRDefault="00F91377" w:rsidP="00F91377">
      <w:pPr>
        <w:spacing w:before="180" w:after="180"/>
        <w:jc w:val="both"/>
        <w:rPr>
          <w:bCs/>
        </w:rPr>
      </w:pPr>
      <w:r w:rsidRPr="00A37EC3">
        <w:rPr>
          <w:bCs/>
        </w:rPr>
        <w:t xml:space="preserve">Es wird eine Mindestmitarbeiterzahl von </w:t>
      </w:r>
      <w:r w:rsidR="0093142A">
        <w:rPr>
          <w:bCs/>
        </w:rPr>
        <w:t>mind</w:t>
      </w:r>
      <w:r w:rsidR="0093142A" w:rsidRPr="001328EE">
        <w:rPr>
          <w:b/>
        </w:rPr>
        <w:t xml:space="preserve">. </w:t>
      </w:r>
      <w:r w:rsidR="00861CF5" w:rsidRPr="001328EE">
        <w:rPr>
          <w:b/>
        </w:rPr>
        <w:t>50</w:t>
      </w:r>
      <w:r w:rsidR="00B878FA" w:rsidRPr="001328EE">
        <w:rPr>
          <w:b/>
        </w:rPr>
        <w:t xml:space="preserve"> MA</w:t>
      </w:r>
      <w:r w:rsidR="00B878FA">
        <w:rPr>
          <w:bCs/>
        </w:rPr>
        <w:t xml:space="preserve"> </w:t>
      </w:r>
      <w:r w:rsidRPr="00A37EC3">
        <w:rPr>
          <w:bCs/>
        </w:rPr>
        <w:t>im Durchschnitt der letzten drei abgeschlossenen Geschäftsjahre gefordert (=</w:t>
      </w:r>
      <w:r w:rsidRPr="00A37EC3">
        <w:rPr>
          <w:b/>
          <w:bCs/>
        </w:rPr>
        <w:t xml:space="preserve"> </w:t>
      </w:r>
      <w:r w:rsidRPr="00A37EC3">
        <w:rPr>
          <w:b/>
          <w:bCs/>
          <w:color w:val="FF0000"/>
        </w:rPr>
        <w:t>Mindestanforderung</w:t>
      </w:r>
      <w:r w:rsidRPr="00A37EC3">
        <w:rPr>
          <w:bCs/>
        </w:rPr>
        <w:t>).</w:t>
      </w:r>
    </w:p>
    <w:p w14:paraId="03475CF9" w14:textId="77777777" w:rsidR="00F91377" w:rsidRPr="00A37EC3" w:rsidRDefault="00F91377" w:rsidP="00F91377">
      <w:pPr>
        <w:spacing w:before="180" w:after="180"/>
        <w:jc w:val="both"/>
        <w:rPr>
          <w:bCs/>
          <w:i/>
        </w:rPr>
      </w:pPr>
      <w:r w:rsidRPr="00A37EC3">
        <w:rPr>
          <w:bCs/>
          <w:i/>
        </w:rPr>
        <w:t>[Bitte ergänzen Sie die Jahreszahl entsprechend, da Geschäftsjahr und Kalenderjahr ggf. voneinander abweichen]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F91377" w:rsidRPr="00A37EC3" w14:paraId="797496A9" w14:textId="77777777" w:rsidTr="00535CC0">
        <w:tc>
          <w:tcPr>
            <w:tcW w:w="4536" w:type="dxa"/>
            <w:vAlign w:val="center"/>
          </w:tcPr>
          <w:p w14:paraId="63C662D2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4CC9EC21" w14:textId="77777777" w:rsidR="00F91377" w:rsidRPr="00A37EC3" w:rsidRDefault="00F91377" w:rsidP="00535CC0">
            <w:pPr>
              <w:spacing w:before="180" w:after="180"/>
              <w:ind w:left="1593" w:hanging="708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Mitarbeiter</w:t>
            </w:r>
          </w:p>
        </w:tc>
      </w:tr>
      <w:tr w:rsidR="00F91377" w:rsidRPr="00A37EC3" w14:paraId="30538AE4" w14:textId="77777777" w:rsidTr="00535CC0">
        <w:tc>
          <w:tcPr>
            <w:tcW w:w="4536" w:type="dxa"/>
          </w:tcPr>
          <w:p w14:paraId="08C4C816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003C9CAF" w14:textId="77777777" w:rsidR="00F91377" w:rsidRPr="00A37EC3" w:rsidRDefault="00F91377" w:rsidP="00535CC0">
            <w:pPr>
              <w:spacing w:before="180" w:after="180"/>
              <w:ind w:left="1593" w:hanging="708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Mitarbeiter</w:t>
            </w:r>
          </w:p>
        </w:tc>
      </w:tr>
      <w:tr w:rsidR="00F91377" w:rsidRPr="00A37EC3" w14:paraId="6BE911B3" w14:textId="77777777" w:rsidTr="00535CC0">
        <w:tc>
          <w:tcPr>
            <w:tcW w:w="4536" w:type="dxa"/>
          </w:tcPr>
          <w:p w14:paraId="100411D8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072D3223" w14:textId="77777777" w:rsidR="00F91377" w:rsidRPr="00A37EC3" w:rsidRDefault="00F91377" w:rsidP="00535CC0">
            <w:pPr>
              <w:spacing w:before="180" w:after="180"/>
              <w:ind w:left="1593" w:hanging="708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Mitarbeiter</w:t>
            </w:r>
          </w:p>
        </w:tc>
      </w:tr>
    </w:tbl>
    <w:p w14:paraId="6758E794" w14:textId="77777777" w:rsidR="00F91377" w:rsidRPr="00F91377" w:rsidRDefault="00F91377" w:rsidP="00F91377">
      <w:pPr>
        <w:spacing w:before="180" w:after="180"/>
        <w:jc w:val="both"/>
        <w:rPr>
          <w:bCs/>
          <w:i/>
        </w:rPr>
      </w:pPr>
      <w:r w:rsidRPr="00A37EC3">
        <w:rPr>
          <w:bCs/>
          <w:i/>
          <w:u w:val="single"/>
        </w:rPr>
        <w:t>Hinweis:</w:t>
      </w:r>
      <w:r w:rsidRPr="00A37EC3">
        <w:rPr>
          <w:bCs/>
          <w:i/>
        </w:rPr>
        <w:t xml:space="preserve"> Teilzeitbeschäftigte werden entsprechend des Prozentsatzes ihrer Beschäftigung berücksichtigt. Auszubildende werden nicht berücksichtigt.</w:t>
      </w:r>
    </w:p>
    <w:p w14:paraId="20AD6C2E" w14:textId="0709A8B6" w:rsidR="00F91377" w:rsidRDefault="00F91377" w:rsidP="00212BD3">
      <w:pPr>
        <w:spacing w:before="180" w:after="180"/>
        <w:jc w:val="both"/>
      </w:pPr>
    </w:p>
    <w:p w14:paraId="189A1155" w14:textId="77777777" w:rsidR="00F91377" w:rsidRDefault="00F91377" w:rsidP="00212BD3">
      <w:pPr>
        <w:spacing w:before="180" w:after="180"/>
        <w:jc w:val="both"/>
        <w:sectPr w:rsidR="00F91377" w:rsidSect="00317C62">
          <w:type w:val="continuous"/>
          <w:pgSz w:w="11906" w:h="16838" w:code="9"/>
          <w:pgMar w:top="1418" w:right="1418" w:bottom="1418" w:left="1418" w:header="709" w:footer="567" w:gutter="0"/>
          <w:cols w:space="708"/>
          <w:titlePg/>
          <w:docGrid w:linePitch="360"/>
        </w:sectPr>
      </w:pPr>
    </w:p>
    <w:p w14:paraId="384D4B52" w14:textId="31DBB76B" w:rsidR="00212BD3" w:rsidRPr="00762D9A" w:rsidRDefault="00212BD3" w:rsidP="00A35585">
      <w:pPr>
        <w:pStyle w:val="berschrift1"/>
        <w:numPr>
          <w:ilvl w:val="0"/>
          <w:numId w:val="11"/>
        </w:numPr>
        <w:spacing w:after="180"/>
        <w:ind w:left="567"/>
        <w:jc w:val="both"/>
      </w:pPr>
      <w:r w:rsidRPr="00762D9A">
        <w:lastRenderedPageBreak/>
        <w:t>Verantwortliches Personal</w:t>
      </w:r>
    </w:p>
    <w:p w14:paraId="20B92805" w14:textId="1E7461D3" w:rsidR="00F91377" w:rsidRDefault="00F91377" w:rsidP="00F91377">
      <w:pPr>
        <w:spacing w:before="180" w:after="180"/>
        <w:jc w:val="both"/>
      </w:pPr>
      <w:r w:rsidRPr="00FE4200">
        <w:t>Bitte reichen Sie für das zur Leistungserbringung vorgesehene Personal das folgende tabellarische Mitarbeiterprofil</w:t>
      </w:r>
      <w:r w:rsidR="005021A3" w:rsidRPr="00FE4200">
        <w:t xml:space="preserve"> u.g.</w:t>
      </w:r>
      <w:r w:rsidR="00BF252C" w:rsidRPr="00FE4200">
        <w:t xml:space="preserve"> </w:t>
      </w:r>
      <w:r w:rsidR="005021A3" w:rsidRPr="00FE4200">
        <w:t xml:space="preserve">Vorgaben </w:t>
      </w:r>
      <w:r w:rsidRPr="00FE4200">
        <w:t xml:space="preserve">ein. Der Auftragnehmer erkennt mit Abgabe von Mitarbeiterprofilen die Verpflichtung an, im Fall der Zuschlagserteilung das benannte Personal als Leistungserbringer </w:t>
      </w:r>
      <w:r w:rsidR="008120AC" w:rsidRPr="00FE4200">
        <w:t>einzusetzen</w:t>
      </w:r>
      <w:r w:rsidRPr="00FE4200">
        <w:t>. Im Übrigen gelten die Festlegungen des Vertrages. Sofern mehr Personal angebotenen werden soll, können diese Vorlagen mehrfach verwendet werden.</w:t>
      </w:r>
      <w:r w:rsidR="00941BEF" w:rsidRPr="00FE4200">
        <w:t xml:space="preserve"> Eine Abkürzung von Vor- und Nachnamen, z.B. M.M. für Max Mustermann, ist zulässig.</w:t>
      </w:r>
    </w:p>
    <w:p w14:paraId="0E24C004" w14:textId="090D9064" w:rsidR="00CE0020" w:rsidRPr="00BD0F89" w:rsidRDefault="00EA5148" w:rsidP="00CE0020">
      <w:pPr>
        <w:spacing w:before="180" w:after="180"/>
        <w:jc w:val="both"/>
        <w:rPr>
          <w:bCs/>
        </w:rPr>
      </w:pPr>
      <w:r w:rsidRPr="00BD0F8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D0F89">
        <w:rPr>
          <w:bCs/>
        </w:rPr>
        <w:instrText xml:space="preserve"> </w:instrText>
      </w:r>
      <w:bookmarkStart w:id="17" w:name="Kontrollkästchen1"/>
      <w:r w:rsidRPr="00BD0F89">
        <w:rPr>
          <w:bCs/>
        </w:rPr>
        <w:instrText xml:space="preserve">FORMCHECKBOX </w:instrText>
      </w:r>
      <w:r w:rsidRPr="00BD0F89">
        <w:rPr>
          <w:bCs/>
        </w:rPr>
      </w:r>
      <w:r w:rsidRPr="00BD0F89">
        <w:rPr>
          <w:bCs/>
        </w:rPr>
        <w:fldChar w:fldCharType="separate"/>
      </w:r>
      <w:r w:rsidRPr="00BD0F89">
        <w:rPr>
          <w:bCs/>
        </w:rPr>
        <w:fldChar w:fldCharType="end"/>
      </w:r>
      <w:bookmarkEnd w:id="17"/>
      <w:r w:rsidR="00CE0020" w:rsidRPr="00BD0F89">
        <w:t xml:space="preserve"> </w:t>
      </w:r>
      <w:r w:rsidR="00CE0020" w:rsidRPr="00BD0F89">
        <w:rPr>
          <w:bCs/>
        </w:rPr>
        <w:t xml:space="preserve">Eine Person kann in mehreren Profilen benannt werden, wenn die Voraussetzungen des </w:t>
      </w:r>
      <w:r w:rsidR="00862AAB" w:rsidRPr="00BD0F89">
        <w:rPr>
          <w:bCs/>
        </w:rPr>
        <w:t xml:space="preserve">jeweiligen </w:t>
      </w:r>
      <w:r w:rsidR="00CE0020" w:rsidRPr="00BD0F89">
        <w:rPr>
          <w:bCs/>
        </w:rPr>
        <w:t>Profils vorliegen.</w:t>
      </w:r>
    </w:p>
    <w:p w14:paraId="669922E5" w14:textId="77777777" w:rsidR="00941BEF" w:rsidRPr="0089005C" w:rsidRDefault="00941BEF" w:rsidP="00941BEF">
      <w:pPr>
        <w:spacing w:before="180" w:after="180"/>
        <w:jc w:val="both"/>
        <w:rPr>
          <w:bCs/>
        </w:rPr>
      </w:pPr>
      <w:r w:rsidRPr="00CF57C9">
        <w:rPr>
          <w:bCs/>
        </w:rPr>
        <w:t xml:space="preserve">Das </w:t>
      </w:r>
      <w:r w:rsidRPr="0089005C">
        <w:rPr>
          <w:bCs/>
        </w:rPr>
        <w:t>verantwortliche Personal muss folgende Erfahrungen bzw. Qualifikationen aufweisen:</w:t>
      </w:r>
    </w:p>
    <w:p w14:paraId="01E554EE" w14:textId="044A9FDD" w:rsidR="00D453B0" w:rsidRPr="00FE78E7" w:rsidRDefault="008C0DF6" w:rsidP="00094FCA">
      <w:pPr>
        <w:spacing w:before="180" w:after="180"/>
        <w:jc w:val="both"/>
        <w:rPr>
          <w:b/>
          <w:bCs/>
        </w:rPr>
      </w:pPr>
      <w:r w:rsidRPr="00FE78E7">
        <w:rPr>
          <w:b/>
          <w:bCs/>
        </w:rPr>
        <w:t>Profil 1</w:t>
      </w:r>
      <w:r w:rsidR="00676D67" w:rsidRPr="00FE78E7">
        <w:rPr>
          <w:b/>
          <w:bCs/>
        </w:rPr>
        <w:t>:</w:t>
      </w:r>
      <w:r w:rsidR="007C7176" w:rsidRPr="00FE78E7">
        <w:rPr>
          <w:b/>
          <w:bCs/>
        </w:rPr>
        <w:t xml:space="preserve"> Support im Tagesgeschäft</w:t>
      </w:r>
      <w:r w:rsidR="008120AC" w:rsidRPr="00FE78E7">
        <w:rPr>
          <w:b/>
          <w:bCs/>
        </w:rPr>
        <w:t xml:space="preserve"> </w:t>
      </w:r>
    </w:p>
    <w:p w14:paraId="06E69437" w14:textId="6B300963" w:rsidR="00E90269" w:rsidRPr="00191A33" w:rsidRDefault="00E90269" w:rsidP="001328EE">
      <w:pPr>
        <w:spacing w:before="180" w:after="180"/>
        <w:jc w:val="both"/>
      </w:pPr>
      <w:r w:rsidRPr="00191A33">
        <w:t>Ausbildung:</w:t>
      </w:r>
      <w:r w:rsidR="00173439" w:rsidRPr="00191A33">
        <w:t xml:space="preserve"> </w:t>
      </w:r>
      <w:r w:rsidR="008D64DA">
        <w:t xml:space="preserve">Mind. Ausbildung zum </w:t>
      </w:r>
      <w:r w:rsidR="0077026D">
        <w:t>Fachinformatiker für Systemintegration</w:t>
      </w:r>
      <w:r w:rsidR="005C17B0">
        <w:t xml:space="preserve"> oder vergleichbar</w:t>
      </w:r>
    </w:p>
    <w:p w14:paraId="56D0C604" w14:textId="349405EA" w:rsidR="00E90269" w:rsidRPr="00191A33" w:rsidRDefault="00E90269" w:rsidP="00E90269">
      <w:pPr>
        <w:pStyle w:val="Listenabsatz"/>
        <w:numPr>
          <w:ilvl w:val="0"/>
          <w:numId w:val="26"/>
        </w:numPr>
        <w:spacing w:before="180" w:after="180"/>
        <w:jc w:val="both"/>
      </w:pPr>
      <w:r w:rsidRPr="00191A33">
        <w:t>Berufserfahrung:</w:t>
      </w:r>
      <w:r w:rsidR="00191A33">
        <w:t xml:space="preserve"> </w:t>
      </w:r>
      <w:r w:rsidR="008D64DA">
        <w:t xml:space="preserve">Mind. </w:t>
      </w:r>
      <w:r w:rsidR="00D66A64">
        <w:t>3</w:t>
      </w:r>
      <w:r w:rsidR="008D64DA">
        <w:t xml:space="preserve"> </w:t>
      </w:r>
      <w:r w:rsidR="00191A33">
        <w:t>Jahre</w:t>
      </w:r>
    </w:p>
    <w:p w14:paraId="22495E99" w14:textId="5D75A459" w:rsidR="00E90269" w:rsidRPr="00191A33" w:rsidRDefault="005B5C9F" w:rsidP="00E90269">
      <w:pPr>
        <w:pStyle w:val="Listenabsatz"/>
        <w:numPr>
          <w:ilvl w:val="0"/>
          <w:numId w:val="26"/>
        </w:numPr>
        <w:spacing w:before="180" w:after="180"/>
        <w:jc w:val="both"/>
      </w:pPr>
      <w:r>
        <w:t xml:space="preserve">Persönliche Referenzen, </w:t>
      </w:r>
      <w:r w:rsidR="00E90269" w:rsidRPr="00191A33">
        <w:t>Referenzart 1:</w:t>
      </w:r>
    </w:p>
    <w:p w14:paraId="3549DFB8" w14:textId="1A1C7449" w:rsidR="009A71DF" w:rsidRPr="009A71DF" w:rsidRDefault="009A71DF" w:rsidP="00E90269">
      <w:pPr>
        <w:pStyle w:val="Listenabsatz"/>
        <w:numPr>
          <w:ilvl w:val="1"/>
          <w:numId w:val="26"/>
        </w:numPr>
        <w:spacing w:before="180" w:after="180"/>
        <w:jc w:val="both"/>
      </w:pPr>
      <w:r w:rsidRPr="009A71DF">
        <w:t xml:space="preserve">Anzahl einzureichender Referenzen der Referenzart: </w:t>
      </w:r>
      <w:r w:rsidR="00523768" w:rsidRPr="0089005C">
        <w:t>2</w:t>
      </w:r>
    </w:p>
    <w:p w14:paraId="73BED092" w14:textId="61ADB899" w:rsidR="00E90269" w:rsidRPr="00924241" w:rsidRDefault="00E90269" w:rsidP="00E90269">
      <w:pPr>
        <w:pStyle w:val="Listenabsatz"/>
        <w:numPr>
          <w:ilvl w:val="1"/>
          <w:numId w:val="26"/>
        </w:numPr>
        <w:spacing w:before="180" w:after="180"/>
        <w:jc w:val="both"/>
        <w:rPr>
          <w:color w:val="FF0000"/>
        </w:rPr>
      </w:pPr>
      <w:r w:rsidRPr="00191A33">
        <w:t>Leistungsart:</w:t>
      </w:r>
      <w:r w:rsidR="000E24B5">
        <w:t xml:space="preserve"> </w:t>
      </w:r>
      <w:r w:rsidR="001C4AE6">
        <w:t>Dienstleistung</w:t>
      </w:r>
      <w:r w:rsidR="00F763F6">
        <w:t xml:space="preserve"> im</w:t>
      </w:r>
      <w:r w:rsidR="00CA1F25">
        <w:t xml:space="preserve"> 1st</w:t>
      </w:r>
      <w:r w:rsidR="00F763F6">
        <w:t>-, 2nd- und 3rd-Level-Support</w:t>
      </w:r>
      <w:r w:rsidR="00FD3F9B">
        <w:t xml:space="preserve"> </w:t>
      </w:r>
      <w:r w:rsidR="00227086">
        <w:t>v</w:t>
      </w:r>
      <w:r w:rsidR="00FD3F9B">
        <w:t>or</w:t>
      </w:r>
      <w:r w:rsidR="00227086">
        <w:t xml:space="preserve"> </w:t>
      </w:r>
      <w:r w:rsidR="00FD3F9B">
        <w:t>Ort</w:t>
      </w:r>
      <w:r w:rsidR="00765FFB">
        <w:t xml:space="preserve"> bei Kunden oder eigenen Firma.</w:t>
      </w:r>
    </w:p>
    <w:p w14:paraId="7A546BB2" w14:textId="40A246A4" w:rsidR="00E90269" w:rsidRPr="00924241" w:rsidRDefault="00E90269" w:rsidP="00E90269">
      <w:pPr>
        <w:pStyle w:val="Listenabsatz"/>
        <w:numPr>
          <w:ilvl w:val="1"/>
          <w:numId w:val="26"/>
        </w:numPr>
        <w:spacing w:before="180" w:after="180"/>
        <w:jc w:val="both"/>
        <w:rPr>
          <w:color w:val="FF0000"/>
        </w:rPr>
      </w:pPr>
      <w:r w:rsidRPr="00924241">
        <w:t>Leistungsumfang</w:t>
      </w:r>
      <w:r w:rsidR="00EE6841">
        <w:t xml:space="preserve">: </w:t>
      </w:r>
      <w:r w:rsidR="00491BBB">
        <w:t>E</w:t>
      </w:r>
      <w:r w:rsidR="00EE6841">
        <w:rPr>
          <w:rFonts w:cs="Arial"/>
        </w:rPr>
        <w:t>inschlägige Berufserfahrung im Support der unter Punkt 2 spezifizierten Hard- und Softwaretechnologien, insbesondere im Umfeld von MS-DOS 6.22 bis Windows 11, Windows Server 2019 sowie Microsoft-Netzwerkumgebungen</w:t>
      </w:r>
      <w:r w:rsidR="00404AEE">
        <w:rPr>
          <w:rFonts w:cs="Arial"/>
        </w:rPr>
        <w:t xml:space="preserve"> im Umfang von mind. 220 Personentagen.</w:t>
      </w:r>
    </w:p>
    <w:p w14:paraId="13B472D8" w14:textId="46A310B1" w:rsidR="00E90269" w:rsidRPr="00191A33" w:rsidRDefault="00E90269" w:rsidP="00E90269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Leistungsdauer:</w:t>
      </w:r>
      <w:r w:rsidR="00AF30A4" w:rsidRPr="00191A33">
        <w:t xml:space="preserve"> </w:t>
      </w:r>
      <w:r w:rsidR="00EE6841">
        <w:t xml:space="preserve">Mindestens </w:t>
      </w:r>
      <w:r w:rsidR="000E669D">
        <w:t>24</w:t>
      </w:r>
      <w:r w:rsidR="003B1266">
        <w:t xml:space="preserve"> Monate</w:t>
      </w:r>
    </w:p>
    <w:p w14:paraId="455BF235" w14:textId="247752F4" w:rsidR="009124C7" w:rsidRPr="00191A33" w:rsidRDefault="00E90269" w:rsidP="00952640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Leistungszeitraum:</w:t>
      </w:r>
      <w:r w:rsidR="009D2CC9" w:rsidRPr="00191A33">
        <w:t xml:space="preserve"> </w:t>
      </w:r>
      <w:r w:rsidR="009124C7" w:rsidRPr="00191A33">
        <w:t xml:space="preserve">Das Vertragsende darf </w:t>
      </w:r>
      <w:r w:rsidR="00952640" w:rsidRPr="00191A33">
        <w:t xml:space="preserve">nicht länger als </w:t>
      </w:r>
      <w:r w:rsidR="009124C7" w:rsidRPr="00191A33">
        <w:t xml:space="preserve">3 Jahre zurückliegen </w:t>
      </w:r>
      <w:r w:rsidR="00952640" w:rsidRPr="00191A33">
        <w:t>(Bezugspunkt ist die Angebotsfrist).</w:t>
      </w:r>
    </w:p>
    <w:p w14:paraId="0CA68098" w14:textId="7367A97A" w:rsidR="00E90269" w:rsidRDefault="00E90269" w:rsidP="009124C7">
      <w:pPr>
        <w:spacing w:before="180" w:after="180"/>
        <w:jc w:val="both"/>
      </w:pPr>
    </w:p>
    <w:p w14:paraId="420A6002" w14:textId="77777777" w:rsidR="0089005C" w:rsidRPr="00191A33" w:rsidRDefault="0089005C" w:rsidP="009124C7">
      <w:pPr>
        <w:spacing w:before="180" w:after="180"/>
        <w:jc w:val="both"/>
      </w:pPr>
    </w:p>
    <w:p w14:paraId="2856AD9C" w14:textId="72A4A743" w:rsidR="00B42A01" w:rsidRPr="00FE78E7" w:rsidRDefault="008C0DF6" w:rsidP="00B42A01">
      <w:pPr>
        <w:spacing w:before="180" w:after="180"/>
        <w:jc w:val="both"/>
        <w:rPr>
          <w:b/>
          <w:bCs/>
        </w:rPr>
      </w:pPr>
      <w:r w:rsidRPr="00FE78E7">
        <w:rPr>
          <w:b/>
          <w:bCs/>
        </w:rPr>
        <w:lastRenderedPageBreak/>
        <w:t>Profil 2</w:t>
      </w:r>
      <w:r w:rsidR="00676D67" w:rsidRPr="00FE78E7">
        <w:rPr>
          <w:b/>
          <w:bCs/>
        </w:rPr>
        <w:t xml:space="preserve">: </w:t>
      </w:r>
      <w:r w:rsidR="00E820A4" w:rsidRPr="00FE78E7">
        <w:rPr>
          <w:b/>
          <w:bCs/>
        </w:rPr>
        <w:t>Business Analyst/Fachanalyst</w:t>
      </w:r>
      <w:r w:rsidR="00560978" w:rsidRPr="00FE78E7">
        <w:rPr>
          <w:b/>
          <w:bCs/>
        </w:rPr>
        <w:t xml:space="preserve"> in Projekten</w:t>
      </w:r>
      <w:r w:rsidR="00B42A01" w:rsidRPr="00FE78E7">
        <w:rPr>
          <w:b/>
          <w:bCs/>
        </w:rPr>
        <w:t xml:space="preserve"> </w:t>
      </w:r>
      <w:r w:rsidR="003A540D" w:rsidRPr="00FE78E7">
        <w:rPr>
          <w:b/>
          <w:bCs/>
        </w:rPr>
        <w:t>oder vergleichbar</w:t>
      </w:r>
    </w:p>
    <w:p w14:paraId="5017077A" w14:textId="1BC5EEC4" w:rsidR="007F090D" w:rsidRPr="00191A33" w:rsidRDefault="00B42A01" w:rsidP="007F090D">
      <w:pPr>
        <w:pStyle w:val="Listenabsatz"/>
        <w:numPr>
          <w:ilvl w:val="0"/>
          <w:numId w:val="26"/>
        </w:numPr>
        <w:spacing w:before="180" w:after="180"/>
        <w:jc w:val="both"/>
      </w:pPr>
      <w:r w:rsidRPr="00191A33">
        <w:t xml:space="preserve">Ausbildung: </w:t>
      </w:r>
      <w:r w:rsidR="007F090D">
        <w:t>Mind. Ausbildung zum Fachinformatiker für Systemintegration</w:t>
      </w:r>
      <w:r w:rsidR="00352C72">
        <w:t xml:space="preserve"> oder vergleichbar</w:t>
      </w:r>
    </w:p>
    <w:p w14:paraId="12F76DEC" w14:textId="2F27ECB8" w:rsidR="00B42A01" w:rsidRPr="00191A33" w:rsidRDefault="00B42A01" w:rsidP="007F090D">
      <w:pPr>
        <w:pStyle w:val="Listenabsatz"/>
        <w:numPr>
          <w:ilvl w:val="0"/>
          <w:numId w:val="26"/>
        </w:numPr>
        <w:spacing w:before="180" w:after="180"/>
        <w:jc w:val="both"/>
      </w:pPr>
      <w:r w:rsidRPr="00191A33">
        <w:t>Berufserfahrung:</w:t>
      </w:r>
      <w:r>
        <w:t xml:space="preserve"> </w:t>
      </w:r>
      <w:r w:rsidR="00FD72A1">
        <w:t xml:space="preserve">Mind. </w:t>
      </w:r>
      <w:r w:rsidR="00F75FFE">
        <w:t>3</w:t>
      </w:r>
      <w:r>
        <w:t xml:space="preserve"> Jahre</w:t>
      </w:r>
    </w:p>
    <w:p w14:paraId="3940B659" w14:textId="03F2D6BF" w:rsidR="00B42A01" w:rsidRPr="00191A33" w:rsidRDefault="005B5C9F" w:rsidP="00B42A01">
      <w:pPr>
        <w:pStyle w:val="Listenabsatz"/>
        <w:numPr>
          <w:ilvl w:val="0"/>
          <w:numId w:val="26"/>
        </w:numPr>
        <w:spacing w:before="180" w:after="180"/>
        <w:jc w:val="both"/>
      </w:pPr>
      <w:r>
        <w:t xml:space="preserve">Persönliche Referenzen, </w:t>
      </w:r>
      <w:r w:rsidR="00B42A01" w:rsidRPr="00191A33">
        <w:t>Referenzart 1:</w:t>
      </w:r>
    </w:p>
    <w:p w14:paraId="35EA9636" w14:textId="2810F49F" w:rsidR="00D632E2" w:rsidRPr="00D632E2" w:rsidRDefault="00D632E2" w:rsidP="00D632E2">
      <w:pPr>
        <w:pStyle w:val="Listenabsatz"/>
        <w:numPr>
          <w:ilvl w:val="1"/>
          <w:numId w:val="26"/>
        </w:numPr>
        <w:spacing w:before="180" w:after="180"/>
        <w:jc w:val="both"/>
      </w:pPr>
      <w:r w:rsidRPr="009A71DF">
        <w:t xml:space="preserve">Anzahl einzureichender Referenzen der Referenzart: </w:t>
      </w:r>
      <w:r w:rsidR="00B76208">
        <w:t>1</w:t>
      </w:r>
    </w:p>
    <w:p w14:paraId="0688C0D4" w14:textId="08693A53" w:rsidR="006B4449" w:rsidRDefault="00B42A01" w:rsidP="000C643B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Leistungsart:</w:t>
      </w:r>
      <w:r>
        <w:t xml:space="preserve"> </w:t>
      </w:r>
      <w:r w:rsidR="006B4449">
        <w:t>Erbringung von IT</w:t>
      </w:r>
      <w:r w:rsidR="006B4449" w:rsidRPr="000C643B">
        <w:rPr>
          <w:rFonts w:ascii="Cambria Math" w:hAnsi="Cambria Math" w:cs="Cambria Math"/>
        </w:rPr>
        <w:t>‑</w:t>
      </w:r>
      <w:r w:rsidR="006B4449">
        <w:t>Dienstleistungen in Form von fachanalytischen Beratungs- und Unterst</w:t>
      </w:r>
      <w:r w:rsidR="006B4449" w:rsidRPr="000C643B">
        <w:rPr>
          <w:rFonts w:cs="Arial"/>
        </w:rPr>
        <w:t>ü</w:t>
      </w:r>
      <w:r w:rsidR="006B4449">
        <w:t>tzungsleistungen in IT</w:t>
      </w:r>
      <w:r w:rsidR="006B4449" w:rsidRPr="000C643B">
        <w:rPr>
          <w:rFonts w:ascii="Cambria Math" w:hAnsi="Cambria Math" w:cs="Cambria Math"/>
        </w:rPr>
        <w:t>‑</w:t>
      </w:r>
      <w:r w:rsidR="006B4449">
        <w:t>Projekten.</w:t>
      </w:r>
      <w:r w:rsidR="000C643B">
        <w:t xml:space="preserve"> </w:t>
      </w:r>
      <w:r w:rsidR="006B4449">
        <w:t>Dies umfasst insbesondere:</w:t>
      </w:r>
    </w:p>
    <w:p w14:paraId="20693801" w14:textId="77777777" w:rsidR="000C643B" w:rsidRDefault="000C643B" w:rsidP="00EA5148">
      <w:pPr>
        <w:pStyle w:val="Listenabsatz"/>
        <w:spacing w:before="180" w:after="180"/>
        <w:ind w:left="1080"/>
        <w:jc w:val="both"/>
      </w:pPr>
      <w:r>
        <w:t xml:space="preserve">- </w:t>
      </w:r>
      <w:r w:rsidR="006B4449">
        <w:t>Analyse und Strukturierung fachlicher Anforderungen</w:t>
      </w:r>
    </w:p>
    <w:p w14:paraId="6D5832DF" w14:textId="5CC7E5CA" w:rsidR="006B4449" w:rsidRDefault="000C643B" w:rsidP="00BD0F89">
      <w:pPr>
        <w:pStyle w:val="Listenabsatz"/>
        <w:spacing w:before="180" w:after="180"/>
        <w:ind w:left="1080"/>
        <w:jc w:val="both"/>
      </w:pPr>
      <w:r>
        <w:t xml:space="preserve">- </w:t>
      </w:r>
      <w:r w:rsidR="006B4449">
        <w:t>Dokumentation von Anforderungen und Geschäftsprozessen</w:t>
      </w:r>
    </w:p>
    <w:p w14:paraId="6BA48507" w14:textId="7559A6C1" w:rsidR="006B4449" w:rsidRDefault="000C643B" w:rsidP="00EA5148">
      <w:pPr>
        <w:pStyle w:val="Listenabsatz"/>
        <w:spacing w:before="180" w:after="180"/>
        <w:ind w:left="1080"/>
        <w:jc w:val="both"/>
      </w:pPr>
      <w:r>
        <w:t xml:space="preserve">- </w:t>
      </w:r>
      <w:r w:rsidR="006B4449">
        <w:t>Unterstützung bei der fachlichen Konzeption</w:t>
      </w:r>
    </w:p>
    <w:p w14:paraId="04D589AE" w14:textId="1D9E2509" w:rsidR="006111F2" w:rsidRDefault="006111F2" w:rsidP="00BD0F89">
      <w:pPr>
        <w:pStyle w:val="Listenabsatz"/>
        <w:spacing w:before="180" w:after="180"/>
        <w:ind w:left="1080"/>
        <w:jc w:val="both"/>
      </w:pPr>
      <w:r>
        <w:t xml:space="preserve">- Mitunter </w:t>
      </w:r>
      <w:r w:rsidR="00337430">
        <w:t>bei Bedarf auch Konzepterstellung</w:t>
      </w:r>
    </w:p>
    <w:p w14:paraId="21904CAA" w14:textId="24F4D330" w:rsidR="006B4449" w:rsidRDefault="000C643B" w:rsidP="00BD0F89">
      <w:pPr>
        <w:pStyle w:val="Listenabsatz"/>
        <w:spacing w:before="180" w:after="180"/>
        <w:ind w:left="1080"/>
        <w:jc w:val="both"/>
      </w:pPr>
      <w:r>
        <w:t xml:space="preserve">- </w:t>
      </w:r>
      <w:r w:rsidR="006B4449">
        <w:t>Begleitung der Umsetzung von Anforderungen in IT</w:t>
      </w:r>
      <w:r w:rsidR="006B4449">
        <w:rPr>
          <w:rFonts w:ascii="Cambria Math" w:hAnsi="Cambria Math" w:cs="Cambria Math"/>
        </w:rPr>
        <w:t>‑</w:t>
      </w:r>
      <w:r w:rsidR="006B4449">
        <w:t>Systemen</w:t>
      </w:r>
    </w:p>
    <w:p w14:paraId="02A05658" w14:textId="2FAE986C" w:rsidR="00B42A01" w:rsidRPr="00924241" w:rsidRDefault="000C643B" w:rsidP="00BD0F89">
      <w:pPr>
        <w:pStyle w:val="Listenabsatz"/>
        <w:spacing w:before="180" w:after="180"/>
        <w:ind w:left="1080"/>
        <w:jc w:val="both"/>
        <w:rPr>
          <w:color w:val="FF0000"/>
        </w:rPr>
      </w:pPr>
      <w:r>
        <w:t xml:space="preserve">- </w:t>
      </w:r>
      <w:r w:rsidR="006B4449">
        <w:t>Unterstützung bei der Überführung bestehender Prozesse in neue oder optimierte Prozessstrukturen</w:t>
      </w:r>
    </w:p>
    <w:p w14:paraId="5C1D118F" w14:textId="2E90FE1A" w:rsidR="00B42A01" w:rsidRPr="00924241" w:rsidRDefault="00B42A01" w:rsidP="00B42A01">
      <w:pPr>
        <w:pStyle w:val="Listenabsatz"/>
        <w:numPr>
          <w:ilvl w:val="1"/>
          <w:numId w:val="26"/>
        </w:numPr>
        <w:spacing w:before="180" w:after="180"/>
        <w:jc w:val="both"/>
        <w:rPr>
          <w:color w:val="FF0000"/>
        </w:rPr>
      </w:pPr>
      <w:r w:rsidRPr="00924241">
        <w:t>Leistungsumfang</w:t>
      </w:r>
      <w:r w:rsidRPr="00BD0F89">
        <w:t xml:space="preserve">: </w:t>
      </w:r>
      <w:r w:rsidR="005D7F9B" w:rsidRPr="00BD0F89">
        <w:t xml:space="preserve">Projektmitarbeit im Umfang von mind. </w:t>
      </w:r>
      <w:r w:rsidR="00256D82" w:rsidRPr="00BD0F89">
        <w:t>110 Personentagen</w:t>
      </w:r>
    </w:p>
    <w:p w14:paraId="62377F81" w14:textId="16579E44" w:rsidR="00B42A01" w:rsidRPr="00191A33" w:rsidRDefault="00B42A01" w:rsidP="00B42A01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Leistungsdauer:</w:t>
      </w:r>
      <w:r w:rsidR="00BB653B">
        <w:t xml:space="preserve"> Mind.</w:t>
      </w:r>
      <w:r w:rsidR="001C1019">
        <w:t xml:space="preserve"> </w:t>
      </w:r>
      <w:r w:rsidR="00BB48AB">
        <w:t>24</w:t>
      </w:r>
      <w:r w:rsidR="001C1019">
        <w:t xml:space="preserve"> Monate</w:t>
      </w:r>
    </w:p>
    <w:p w14:paraId="06235F91" w14:textId="77777777" w:rsidR="00B42A01" w:rsidRPr="00191A33" w:rsidRDefault="00B42A01" w:rsidP="00B42A01">
      <w:pPr>
        <w:pStyle w:val="Listenabsatz"/>
        <w:numPr>
          <w:ilvl w:val="1"/>
          <w:numId w:val="26"/>
        </w:numPr>
        <w:spacing w:before="180" w:after="180"/>
        <w:jc w:val="both"/>
      </w:pPr>
      <w:r w:rsidRPr="00191A33">
        <w:t>Leistungszeitraum: Das Vertragsende darf nicht länger als 3 Jahre zurückliegen (Bezugspunkt ist die Angebotsfrist).</w:t>
      </w:r>
    </w:p>
    <w:p w14:paraId="1C4E593E" w14:textId="13A44F25" w:rsidR="008C0DF6" w:rsidRPr="00697ED9" w:rsidRDefault="008C0DF6" w:rsidP="00697ED9">
      <w:pPr>
        <w:spacing w:before="180" w:after="180"/>
        <w:jc w:val="both"/>
        <w:rPr>
          <w:highlight w:val="yellow"/>
        </w:rPr>
      </w:pPr>
    </w:p>
    <w:p w14:paraId="2C31442F" w14:textId="23121698" w:rsidR="00F91377" w:rsidRDefault="001019E8" w:rsidP="00633D9B">
      <w:pPr>
        <w:keepNext/>
        <w:widowControl w:val="0"/>
        <w:shd w:val="clear" w:color="auto" w:fill="FFFFFF" w:themeFill="background1"/>
        <w:spacing w:before="180" w:after="180"/>
        <w:jc w:val="both"/>
        <w:rPr>
          <w:b/>
          <w:i/>
          <w:iCs/>
        </w:rPr>
      </w:pPr>
      <w:r w:rsidRPr="0089005C">
        <w:rPr>
          <w:b/>
          <w:i/>
          <w:iCs/>
        </w:rPr>
        <w:t>[Profil 1</w:t>
      </w:r>
      <w:r w:rsidR="00426FA3" w:rsidRPr="0089005C">
        <w:rPr>
          <w:b/>
          <w:i/>
          <w:iCs/>
        </w:rPr>
        <w:t>:</w:t>
      </w:r>
      <w:r w:rsidRPr="0089005C">
        <w:rPr>
          <w:b/>
          <w:i/>
          <w:iCs/>
        </w:rPr>
        <w:t xml:space="preserve"> </w:t>
      </w:r>
      <w:r w:rsidR="00C37188" w:rsidRPr="00A94910">
        <w:rPr>
          <w:b/>
          <w:bCs/>
        </w:rPr>
        <w:t>Support im Tagesgeschäft</w:t>
      </w:r>
      <w:r w:rsidRPr="0089005C">
        <w:rPr>
          <w:b/>
          <w:i/>
          <w:iCs/>
        </w:rPr>
        <w:t>]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1984"/>
        <w:gridCol w:w="425"/>
        <w:gridCol w:w="2410"/>
        <w:gridCol w:w="992"/>
        <w:gridCol w:w="1418"/>
        <w:gridCol w:w="2410"/>
      </w:tblGrid>
      <w:tr w:rsidR="00FE78E7" w:rsidRPr="00AA26B8" w14:paraId="76C8452E" w14:textId="77777777" w:rsidTr="00B24BD3">
        <w:tc>
          <w:tcPr>
            <w:tcW w:w="6374" w:type="dxa"/>
            <w:gridSpan w:val="2"/>
          </w:tcPr>
          <w:p w14:paraId="5D678A3D" w14:textId="77777777" w:rsidR="00FE78E7" w:rsidRPr="00AA26B8" w:rsidRDefault="00FE78E7" w:rsidP="00B24BD3">
            <w:pPr>
              <w:widowControl w:val="0"/>
              <w:spacing w:before="180" w:after="180"/>
              <w:jc w:val="both"/>
            </w:pPr>
            <w:r w:rsidRPr="00AA26B8">
              <w:rPr>
                <w:b/>
              </w:rPr>
              <w:t>Name, Vorname</w:t>
            </w:r>
          </w:p>
        </w:tc>
        <w:tc>
          <w:tcPr>
            <w:tcW w:w="7655" w:type="dxa"/>
            <w:gridSpan w:val="5"/>
          </w:tcPr>
          <w:p w14:paraId="682F39C6" w14:textId="77777777" w:rsidR="00FE78E7" w:rsidRPr="00AA26B8" w:rsidRDefault="00FE78E7" w:rsidP="00B24BD3">
            <w:pPr>
              <w:widowControl w:val="0"/>
              <w:spacing w:before="180" w:after="180"/>
              <w:jc w:val="both"/>
            </w:pPr>
            <w:r w:rsidRPr="00AA26B8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A26B8">
              <w:rPr>
                <w:lang w:eastAsia="de-DE"/>
              </w:rPr>
              <w:instrText xml:space="preserve"> FORMTEXT </w:instrText>
            </w:r>
            <w:r w:rsidRPr="00AA26B8">
              <w:rPr>
                <w:lang w:eastAsia="de-DE"/>
              </w:rPr>
            </w:r>
            <w:r w:rsidRPr="00AA26B8">
              <w:rPr>
                <w:lang w:eastAsia="de-DE"/>
              </w:rPr>
              <w:fldChar w:fldCharType="separate"/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lang w:eastAsia="de-DE"/>
              </w:rPr>
              <w:fldChar w:fldCharType="end"/>
            </w:r>
          </w:p>
        </w:tc>
      </w:tr>
      <w:tr w:rsidR="00FE78E7" w:rsidRPr="00AA26B8" w14:paraId="0CD1B595" w14:textId="77777777" w:rsidTr="00B24BD3">
        <w:tc>
          <w:tcPr>
            <w:tcW w:w="6374" w:type="dxa"/>
            <w:gridSpan w:val="2"/>
          </w:tcPr>
          <w:p w14:paraId="7C12F742" w14:textId="77777777" w:rsidR="00FE78E7" w:rsidRPr="00AA26B8" w:rsidRDefault="00FE78E7" w:rsidP="00B24BD3">
            <w:pPr>
              <w:widowControl w:val="0"/>
              <w:spacing w:before="180" w:after="180"/>
              <w:jc w:val="both"/>
              <w:rPr>
                <w:b/>
              </w:rPr>
            </w:pPr>
            <w:r w:rsidRPr="00AA26B8">
              <w:rPr>
                <w:b/>
              </w:rPr>
              <w:t>Position im Unternehmen</w:t>
            </w:r>
          </w:p>
        </w:tc>
        <w:tc>
          <w:tcPr>
            <w:tcW w:w="7655" w:type="dxa"/>
            <w:gridSpan w:val="5"/>
          </w:tcPr>
          <w:p w14:paraId="7EA4A16C" w14:textId="77777777" w:rsidR="00FE78E7" w:rsidRPr="00AA26B8" w:rsidRDefault="00FE78E7" w:rsidP="00B24BD3">
            <w:pPr>
              <w:widowControl w:val="0"/>
              <w:spacing w:before="180" w:after="180"/>
              <w:jc w:val="both"/>
            </w:pPr>
            <w:r w:rsidRPr="00AA26B8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A26B8">
              <w:rPr>
                <w:lang w:eastAsia="de-DE"/>
              </w:rPr>
              <w:instrText xml:space="preserve"> FORMTEXT </w:instrText>
            </w:r>
            <w:r w:rsidRPr="00AA26B8">
              <w:rPr>
                <w:lang w:eastAsia="de-DE"/>
              </w:rPr>
            </w:r>
            <w:r w:rsidRPr="00AA26B8">
              <w:rPr>
                <w:lang w:eastAsia="de-DE"/>
              </w:rPr>
              <w:fldChar w:fldCharType="separate"/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lang w:eastAsia="de-DE"/>
              </w:rPr>
              <w:fldChar w:fldCharType="end"/>
            </w:r>
          </w:p>
        </w:tc>
      </w:tr>
      <w:tr w:rsidR="00FE78E7" w:rsidRPr="00F91377" w14:paraId="45F1BC6A" w14:textId="77777777" w:rsidTr="00B24BD3">
        <w:tc>
          <w:tcPr>
            <w:tcW w:w="6374" w:type="dxa"/>
            <w:gridSpan w:val="2"/>
            <w:tcBorders>
              <w:bottom w:val="nil"/>
            </w:tcBorders>
          </w:tcPr>
          <w:p w14:paraId="642FC6A8" w14:textId="77777777" w:rsidR="00FE78E7" w:rsidRPr="00F91377" w:rsidRDefault="00FE78E7" w:rsidP="00B24BD3">
            <w:pPr>
              <w:widowControl w:val="0"/>
              <w:spacing w:before="180" w:after="180"/>
              <w:jc w:val="both"/>
              <w:rPr>
                <w:highlight w:val="yellow"/>
              </w:rPr>
            </w:pPr>
            <w:r w:rsidRPr="00633D9B">
              <w:rPr>
                <w:b/>
              </w:rPr>
              <w:t>Ausbildung</w:t>
            </w:r>
            <w:r w:rsidRPr="00633D9B">
              <w:t xml:space="preserve"> </w:t>
            </w:r>
            <w:r w:rsidRPr="00633D9B">
              <w:rPr>
                <w:rFonts w:eastAsia="Times New Roman" w:cs="Times New Roman"/>
                <w:szCs w:val="20"/>
                <w:lang w:eastAsia="de-DE"/>
              </w:rPr>
              <w:t xml:space="preserve">(= </w:t>
            </w:r>
            <w:r w:rsidRPr="00633D9B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633D9B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7655" w:type="dxa"/>
            <w:gridSpan w:val="5"/>
            <w:tcBorders>
              <w:bottom w:val="nil"/>
            </w:tcBorders>
          </w:tcPr>
          <w:p w14:paraId="17E4F758" w14:textId="77777777" w:rsidR="00FE78E7" w:rsidRPr="00F91377" w:rsidRDefault="00FE78E7" w:rsidP="00B24BD3">
            <w:pPr>
              <w:widowControl w:val="0"/>
              <w:spacing w:before="180" w:after="180"/>
              <w:jc w:val="both"/>
              <w:rPr>
                <w:highlight w:val="yellow"/>
                <w:lang w:eastAsia="de-DE"/>
              </w:rPr>
            </w:pPr>
          </w:p>
        </w:tc>
      </w:tr>
      <w:tr w:rsidR="00FE78E7" w:rsidRPr="00633D9B" w14:paraId="51ABE71F" w14:textId="77777777" w:rsidTr="00B24BD3">
        <w:tc>
          <w:tcPr>
            <w:tcW w:w="6374" w:type="dxa"/>
            <w:gridSpan w:val="2"/>
            <w:tcBorders>
              <w:top w:val="nil"/>
              <w:bottom w:val="nil"/>
            </w:tcBorders>
          </w:tcPr>
          <w:p w14:paraId="65D6195B" w14:textId="77777777" w:rsidR="00FE78E7" w:rsidRPr="00191A33" w:rsidRDefault="00FE78E7" w:rsidP="00B24BD3">
            <w:pPr>
              <w:pStyle w:val="Listenabsatz"/>
              <w:numPr>
                <w:ilvl w:val="0"/>
                <w:numId w:val="26"/>
              </w:numPr>
              <w:spacing w:before="180" w:after="180"/>
              <w:jc w:val="both"/>
            </w:pPr>
            <w:r>
              <w:lastRenderedPageBreak/>
              <w:t>Mind. Ausbildung zum Fachinformatiker für Systemintegration oder vergleichbar</w:t>
            </w:r>
          </w:p>
          <w:p w14:paraId="619792A5" w14:textId="77777777" w:rsidR="00FE78E7" w:rsidRPr="00F91377" w:rsidRDefault="00FE78E7" w:rsidP="00B24BD3">
            <w:pPr>
              <w:widowControl w:val="0"/>
              <w:spacing w:before="180" w:after="180"/>
              <w:jc w:val="both"/>
              <w:rPr>
                <w:highlight w:val="yellow"/>
                <w:lang w:eastAsia="de-DE"/>
              </w:rPr>
            </w:pPr>
          </w:p>
        </w:tc>
        <w:tc>
          <w:tcPr>
            <w:tcW w:w="3827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EE1B4F0" w14:textId="77777777" w:rsidR="00FE78E7" w:rsidRPr="00633D9B" w:rsidRDefault="00FE78E7" w:rsidP="00B24BD3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633D9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3D9B">
              <w:rPr>
                <w:bCs/>
              </w:rPr>
              <w:instrText xml:space="preserve"> FORMCHECKBOX </w:instrText>
            </w:r>
            <w:r w:rsidRPr="00633D9B">
              <w:rPr>
                <w:bCs/>
              </w:rPr>
            </w:r>
            <w:r w:rsidRPr="00633D9B">
              <w:rPr>
                <w:bCs/>
              </w:rPr>
              <w:fldChar w:fldCharType="separate"/>
            </w:r>
            <w:r w:rsidRPr="00633D9B">
              <w:rPr>
                <w:bCs/>
              </w:rPr>
              <w:fldChar w:fldCharType="end"/>
            </w:r>
            <w:r w:rsidRPr="00633D9B">
              <w:rPr>
                <w:bCs/>
              </w:rPr>
              <w:t xml:space="preserve"> Ja, nämlich </w:t>
            </w:r>
            <w:r w:rsidRPr="00633D9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3D9B">
              <w:rPr>
                <w:lang w:eastAsia="de-DE"/>
              </w:rPr>
              <w:instrText xml:space="preserve"> FORMTEXT </w:instrText>
            </w:r>
            <w:r w:rsidRPr="00633D9B">
              <w:rPr>
                <w:lang w:eastAsia="de-DE"/>
              </w:rPr>
            </w:r>
            <w:r w:rsidRPr="00633D9B">
              <w:rPr>
                <w:lang w:eastAsia="de-DE"/>
              </w:rPr>
              <w:fldChar w:fldCharType="separate"/>
            </w:r>
            <w:r w:rsidRPr="00633D9B">
              <w:rPr>
                <w:noProof/>
                <w:lang w:eastAsia="de-DE"/>
              </w:rPr>
              <w:t> </w:t>
            </w:r>
            <w:r w:rsidRPr="00633D9B">
              <w:rPr>
                <w:noProof/>
                <w:lang w:eastAsia="de-DE"/>
              </w:rPr>
              <w:t> </w:t>
            </w:r>
            <w:r w:rsidRPr="00633D9B">
              <w:rPr>
                <w:noProof/>
                <w:lang w:eastAsia="de-DE"/>
              </w:rPr>
              <w:t> </w:t>
            </w:r>
            <w:r w:rsidRPr="00633D9B">
              <w:rPr>
                <w:noProof/>
                <w:lang w:eastAsia="de-DE"/>
              </w:rPr>
              <w:t> </w:t>
            </w:r>
            <w:r w:rsidRPr="00633D9B">
              <w:rPr>
                <w:noProof/>
                <w:lang w:eastAsia="de-DE"/>
              </w:rPr>
              <w:t> </w:t>
            </w:r>
            <w:r w:rsidRPr="00633D9B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3E70B5F" w14:textId="77777777" w:rsidR="00FE78E7" w:rsidRPr="00633D9B" w:rsidRDefault="00FE78E7" w:rsidP="00B24BD3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633D9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3D9B">
              <w:rPr>
                <w:bCs/>
              </w:rPr>
              <w:instrText xml:space="preserve"> FORMCHECKBOX </w:instrText>
            </w:r>
            <w:r w:rsidRPr="00633D9B">
              <w:rPr>
                <w:bCs/>
              </w:rPr>
            </w:r>
            <w:r w:rsidRPr="00633D9B">
              <w:rPr>
                <w:bCs/>
              </w:rPr>
              <w:fldChar w:fldCharType="separate"/>
            </w:r>
            <w:r w:rsidRPr="00633D9B">
              <w:rPr>
                <w:bCs/>
              </w:rPr>
              <w:fldChar w:fldCharType="end"/>
            </w:r>
            <w:r w:rsidRPr="00633D9B">
              <w:rPr>
                <w:bCs/>
              </w:rPr>
              <w:t xml:space="preserve"> Nein</w:t>
            </w:r>
          </w:p>
        </w:tc>
      </w:tr>
      <w:tr w:rsidR="00FE78E7" w:rsidRPr="009E79F9" w14:paraId="3D78A940" w14:textId="77777777" w:rsidTr="00B24BD3">
        <w:tc>
          <w:tcPr>
            <w:tcW w:w="6374" w:type="dxa"/>
            <w:gridSpan w:val="2"/>
            <w:tcBorders>
              <w:bottom w:val="nil"/>
            </w:tcBorders>
          </w:tcPr>
          <w:p w14:paraId="4ACE5F29" w14:textId="77777777" w:rsidR="00FE78E7" w:rsidRPr="00F91377" w:rsidRDefault="00FE78E7" w:rsidP="00B24BD3">
            <w:pPr>
              <w:widowControl w:val="0"/>
              <w:spacing w:before="180" w:after="180"/>
              <w:jc w:val="both"/>
              <w:rPr>
                <w:rFonts w:eastAsia="Times New Roman" w:cs="Times New Roman"/>
                <w:szCs w:val="20"/>
                <w:highlight w:val="yellow"/>
                <w:lang w:eastAsia="de-DE"/>
              </w:rPr>
            </w:pPr>
            <w:r w:rsidRPr="009B7EE0">
              <w:rPr>
                <w:b/>
              </w:rPr>
              <w:t xml:space="preserve">Berufserfahrung </w:t>
            </w:r>
            <w:r w:rsidRPr="009B7EE0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9B7EE0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9B7EE0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9B7EE0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 xml:space="preserve">Mindestanforderung </w:t>
            </w:r>
            <w:r w:rsidRPr="009B7EE0">
              <w:rPr>
                <w:rFonts w:eastAsia="Times New Roman" w:cs="Times New Roman"/>
                <w:szCs w:val="20"/>
                <w:lang w:eastAsia="de-DE"/>
              </w:rPr>
              <w:t>müssen</w:t>
            </w:r>
            <w:r w:rsidRPr="00F91377">
              <w:rPr>
                <w:rFonts w:eastAsia="Times New Roman" w:cs="Times New Roman"/>
                <w:szCs w:val="20"/>
                <w:highlight w:val="yellow"/>
                <w:lang w:eastAsia="de-DE"/>
              </w:rPr>
              <w:t xml:space="preserve"> </w:t>
            </w:r>
            <w:r>
              <w:rPr>
                <w:rFonts w:eastAsia="Times New Roman" w:cs="Times New Roman"/>
                <w:szCs w:val="20"/>
                <w:lang w:eastAsia="de-DE"/>
              </w:rPr>
              <w:t xml:space="preserve">mind. 3 </w:t>
            </w:r>
            <w:r w:rsidRPr="009B7EE0">
              <w:rPr>
                <w:rFonts w:eastAsia="Times New Roman" w:cs="Times New Roman"/>
                <w:szCs w:val="20"/>
                <w:lang w:eastAsia="de-DE"/>
              </w:rPr>
              <w:t>Jahre relevanter Berufserfahrung vorliegen.)</w:t>
            </w:r>
          </w:p>
        </w:tc>
        <w:tc>
          <w:tcPr>
            <w:tcW w:w="7655" w:type="dxa"/>
            <w:gridSpan w:val="5"/>
            <w:tcBorders>
              <w:bottom w:val="nil"/>
            </w:tcBorders>
          </w:tcPr>
          <w:p w14:paraId="6A258BFF" w14:textId="77777777" w:rsidR="00FE78E7" w:rsidRPr="009E79F9" w:rsidRDefault="00FE78E7" w:rsidP="00B24BD3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0D6C2C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D6C2C">
              <w:rPr>
                <w:lang w:eastAsia="de-DE"/>
              </w:rPr>
              <w:instrText xml:space="preserve"> FORMTEXT </w:instrText>
            </w:r>
            <w:r w:rsidRPr="000D6C2C">
              <w:rPr>
                <w:lang w:eastAsia="de-DE"/>
              </w:rPr>
            </w:r>
            <w:r w:rsidRPr="000D6C2C">
              <w:rPr>
                <w:lang w:eastAsia="de-DE"/>
              </w:rPr>
              <w:fldChar w:fldCharType="separate"/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lang w:eastAsia="de-DE"/>
              </w:rPr>
              <w:fldChar w:fldCharType="end"/>
            </w:r>
            <w:r w:rsidRPr="000D6C2C">
              <w:rPr>
                <w:lang w:eastAsia="de-DE"/>
              </w:rPr>
              <w:t xml:space="preserve"> Jahre</w:t>
            </w:r>
          </w:p>
        </w:tc>
      </w:tr>
      <w:tr w:rsidR="004A727D" w:rsidRPr="00F91377" w14:paraId="41B832F1" w14:textId="77777777" w:rsidTr="00B24BD3">
        <w:tc>
          <w:tcPr>
            <w:tcW w:w="4390" w:type="dxa"/>
            <w:tcBorders>
              <w:bottom w:val="single" w:sz="4" w:space="0" w:color="auto"/>
            </w:tcBorders>
          </w:tcPr>
          <w:p w14:paraId="170D494D" w14:textId="77777777" w:rsidR="004A727D" w:rsidRPr="0097260A" w:rsidRDefault="004A727D" w:rsidP="00B24BD3">
            <w:pPr>
              <w:keepNext/>
              <w:widowControl w:val="0"/>
              <w:spacing w:before="180" w:after="180"/>
              <w:jc w:val="both"/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14:paraId="73C1C0A6" w14:textId="77777777" w:rsidR="004A727D" w:rsidRPr="002A7C80" w:rsidRDefault="004A727D" w:rsidP="00B24BD3">
            <w:pPr>
              <w:keepNext/>
              <w:widowControl w:val="0"/>
              <w:spacing w:before="180" w:after="180"/>
              <w:jc w:val="both"/>
            </w:pPr>
            <w:r w:rsidRPr="002A7C80">
              <w:rPr>
                <w:b/>
                <w:lang w:eastAsia="de-DE"/>
              </w:rPr>
              <w:t>Referenz 1 zu Referenzart 1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B088A8D" w14:textId="77777777" w:rsidR="004A727D" w:rsidRPr="002A7C80" w:rsidRDefault="004A727D" w:rsidP="00B24BD3">
            <w:pPr>
              <w:keepNext/>
              <w:widowControl w:val="0"/>
              <w:spacing w:before="180" w:after="180"/>
              <w:jc w:val="both"/>
            </w:pPr>
            <w:r w:rsidRPr="002A7C80">
              <w:rPr>
                <w:b/>
                <w:lang w:eastAsia="de-DE"/>
              </w:rPr>
              <w:t>Referenz 2 zu Referenzart 1</w:t>
            </w:r>
          </w:p>
        </w:tc>
      </w:tr>
      <w:tr w:rsidR="00714F27" w:rsidRPr="0097260A" w14:paraId="160BBD28" w14:textId="77777777" w:rsidTr="00B24BD3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4E7D7B1C" w14:textId="3EB09D01" w:rsidR="00714F27" w:rsidRPr="00BA46A6" w:rsidRDefault="00714F27" w:rsidP="00714F27">
            <w:pPr>
              <w:spacing w:before="180" w:after="180"/>
              <w:jc w:val="both"/>
              <w:rPr>
                <w:b/>
                <w:lang w:eastAsia="de-DE"/>
              </w:rPr>
            </w:pPr>
            <w:r w:rsidRPr="00D84D84">
              <w:rPr>
                <w:b/>
                <w:lang w:eastAsia="de-DE"/>
              </w:rPr>
              <w:t xml:space="preserve">Referenzart 1 </w:t>
            </w:r>
            <w:r w:rsidRPr="00D84D84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D84D84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D84D84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D84D84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D84D84">
              <w:rPr>
                <w:rFonts w:eastAsia="Times New Roman" w:cs="Times New Roman"/>
                <w:color w:val="FF0000"/>
                <w:szCs w:val="20"/>
                <w:lang w:eastAsia="de-DE"/>
              </w:rPr>
              <w:t xml:space="preserve"> </w:t>
            </w:r>
            <w:r w:rsidRPr="00D84D84">
              <w:rPr>
                <w:rFonts w:eastAsia="Times New Roman" w:cs="Times New Roman"/>
                <w:szCs w:val="20"/>
                <w:lang w:eastAsia="de-DE"/>
              </w:rPr>
              <w:t xml:space="preserve">ist mindestens </w:t>
            </w:r>
            <w:r w:rsidR="00A94910">
              <w:rPr>
                <w:rFonts w:eastAsia="Times New Roman" w:cs="Times New Roman"/>
                <w:szCs w:val="20"/>
                <w:lang w:eastAsia="de-DE"/>
              </w:rPr>
              <w:t>2</w:t>
            </w:r>
            <w:r w:rsidRPr="00D84D84">
              <w:rPr>
                <w:rFonts w:eastAsia="Times New Roman" w:cs="Times New Roman"/>
                <w:szCs w:val="20"/>
                <w:lang w:eastAsia="de-DE"/>
              </w:rPr>
              <w:t xml:space="preserve"> Referenz einzureichen.)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EE8B4A4" w14:textId="77777777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066DEC2" w14:textId="77777777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57C7087" w14:textId="77777777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1F5996E" w14:textId="77777777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</w:p>
        </w:tc>
      </w:tr>
      <w:tr w:rsidR="00714F27" w:rsidRPr="0097260A" w14:paraId="573C9DC9" w14:textId="77777777" w:rsidTr="00B24BD3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5AC856D6" w14:textId="5AB1BD2B" w:rsidR="00714F27" w:rsidRPr="00BA46A6" w:rsidRDefault="00714F27" w:rsidP="00714F27">
            <w:pPr>
              <w:spacing w:before="180" w:after="180"/>
              <w:jc w:val="both"/>
              <w:rPr>
                <w:b/>
                <w:lang w:eastAsia="de-DE"/>
              </w:rPr>
            </w:pPr>
            <w:r w:rsidRPr="004C78E7">
              <w:rPr>
                <w:lang w:eastAsia="de-DE"/>
              </w:rPr>
              <w:t>Name und Adresse des Auftraggebers: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2B8259C" w14:textId="200CF438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  <w:r w:rsidRPr="000D6C2C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D6C2C">
              <w:rPr>
                <w:lang w:eastAsia="de-DE"/>
              </w:rPr>
              <w:instrText xml:space="preserve"> FORMTEXT </w:instrText>
            </w:r>
            <w:r w:rsidRPr="000D6C2C">
              <w:rPr>
                <w:lang w:eastAsia="de-DE"/>
              </w:rPr>
            </w:r>
            <w:r w:rsidRPr="000D6C2C">
              <w:rPr>
                <w:lang w:eastAsia="de-DE"/>
              </w:rPr>
              <w:fldChar w:fldCharType="separate"/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lang w:eastAsia="de-DE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D87B1A7" w14:textId="77777777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9B747A8" w14:textId="591F1E01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  <w:r w:rsidRPr="000D6C2C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D6C2C">
              <w:rPr>
                <w:lang w:eastAsia="de-DE"/>
              </w:rPr>
              <w:instrText xml:space="preserve"> FORMTEXT </w:instrText>
            </w:r>
            <w:r w:rsidRPr="000D6C2C">
              <w:rPr>
                <w:lang w:eastAsia="de-DE"/>
              </w:rPr>
            </w:r>
            <w:r w:rsidRPr="000D6C2C">
              <w:rPr>
                <w:lang w:eastAsia="de-DE"/>
              </w:rPr>
              <w:fldChar w:fldCharType="separate"/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lang w:eastAsia="de-DE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744D8C3" w14:textId="77777777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</w:p>
        </w:tc>
      </w:tr>
      <w:tr w:rsidR="00714F27" w:rsidRPr="0097260A" w14:paraId="2D2C923A" w14:textId="77777777" w:rsidTr="00B24BD3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78257BBC" w14:textId="6FB30F5B" w:rsidR="00714F27" w:rsidRPr="00BA46A6" w:rsidRDefault="00714F27" w:rsidP="00714F27">
            <w:pPr>
              <w:spacing w:before="180" w:after="180"/>
              <w:jc w:val="both"/>
              <w:rPr>
                <w:b/>
                <w:lang w:eastAsia="de-DE"/>
              </w:rPr>
            </w:pPr>
            <w:r w:rsidRPr="004C78E7">
              <w:rPr>
                <w:lang w:eastAsia="de-DE"/>
              </w:rPr>
              <w:t>Ansprechpartner beim Auftraggeber mit Telefonnummer: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108C4B8" w14:textId="2C01B8E6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  <w:r w:rsidRPr="000D6C2C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D6C2C">
              <w:rPr>
                <w:lang w:eastAsia="de-DE"/>
              </w:rPr>
              <w:instrText xml:space="preserve"> FORMTEXT </w:instrText>
            </w:r>
            <w:r w:rsidRPr="000D6C2C">
              <w:rPr>
                <w:lang w:eastAsia="de-DE"/>
              </w:rPr>
            </w:r>
            <w:r w:rsidRPr="000D6C2C">
              <w:rPr>
                <w:lang w:eastAsia="de-DE"/>
              </w:rPr>
              <w:fldChar w:fldCharType="separate"/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lang w:eastAsia="de-DE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86FB690" w14:textId="77777777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0BB857B" w14:textId="19CEED06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  <w:r w:rsidRPr="000D6C2C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D6C2C">
              <w:rPr>
                <w:lang w:eastAsia="de-DE"/>
              </w:rPr>
              <w:instrText xml:space="preserve"> FORMTEXT </w:instrText>
            </w:r>
            <w:r w:rsidRPr="000D6C2C">
              <w:rPr>
                <w:lang w:eastAsia="de-DE"/>
              </w:rPr>
            </w:r>
            <w:r w:rsidRPr="000D6C2C">
              <w:rPr>
                <w:lang w:eastAsia="de-DE"/>
              </w:rPr>
              <w:fldChar w:fldCharType="separate"/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lang w:eastAsia="de-DE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4FCB15A" w14:textId="77777777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</w:p>
        </w:tc>
      </w:tr>
      <w:tr w:rsidR="00714F27" w:rsidRPr="0097260A" w14:paraId="09CE4993" w14:textId="77777777" w:rsidTr="00B24BD3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63B193F5" w14:textId="77777777" w:rsidR="00E349F0" w:rsidRPr="00E349F0" w:rsidRDefault="00714F27" w:rsidP="00E349F0">
            <w:pPr>
              <w:spacing w:before="180" w:after="180"/>
              <w:jc w:val="both"/>
              <w:rPr>
                <w:color w:val="FF0000"/>
              </w:rPr>
            </w:pPr>
            <w:r w:rsidRPr="00E349F0">
              <w:rPr>
                <w:b/>
                <w:bCs/>
                <w:lang w:eastAsia="de-DE"/>
              </w:rPr>
              <w:t>Leistungsart</w:t>
            </w:r>
            <w:r>
              <w:rPr>
                <w:lang w:eastAsia="de-DE"/>
              </w:rPr>
              <w:t>:</w:t>
            </w:r>
            <w:r w:rsidR="00E349F0">
              <w:rPr>
                <w:lang w:eastAsia="de-DE"/>
              </w:rPr>
              <w:t xml:space="preserve">  </w:t>
            </w:r>
            <w:r w:rsidR="00E349F0">
              <w:t>Dienstleistung im 1st-, 2nd- und 3rd-Level-Support vor Ort bei Kunden oder eigenen Firma.</w:t>
            </w:r>
          </w:p>
          <w:p w14:paraId="4DFEFDBA" w14:textId="2E860E3F" w:rsidR="00714F27" w:rsidRPr="00BA46A6" w:rsidRDefault="00714F27" w:rsidP="00714F27">
            <w:pPr>
              <w:spacing w:before="180" w:after="180"/>
              <w:jc w:val="both"/>
              <w:rPr>
                <w:b/>
                <w:lang w:eastAsia="de-DE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A589A51" w14:textId="78262ECF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424F5C9" w14:textId="6BDEAB71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8F5EA1F" w14:textId="02235C0C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D2399C0" w14:textId="218EFB6C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714F27" w:rsidRPr="0097260A" w14:paraId="739687CA" w14:textId="77777777" w:rsidTr="00B24BD3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238AF1B9" w14:textId="77777777" w:rsidR="00E349F0" w:rsidRPr="00E349F0" w:rsidRDefault="00714F27" w:rsidP="00E349F0">
            <w:pPr>
              <w:spacing w:before="180" w:after="180"/>
              <w:jc w:val="both"/>
              <w:rPr>
                <w:color w:val="FF0000"/>
              </w:rPr>
            </w:pPr>
            <w:r w:rsidRPr="00E349F0">
              <w:rPr>
                <w:b/>
                <w:lang w:eastAsia="de-DE"/>
              </w:rPr>
              <w:lastRenderedPageBreak/>
              <w:t>Leistungsumfang</w:t>
            </w:r>
            <w:r w:rsidRPr="00BA46A6">
              <w:rPr>
                <w:lang w:eastAsia="de-DE"/>
              </w:rPr>
              <w:t xml:space="preserve">: </w:t>
            </w:r>
            <w:r w:rsidR="00E349F0">
              <w:t>E</w:t>
            </w:r>
            <w:r w:rsidR="00E349F0" w:rsidRPr="00E349F0">
              <w:rPr>
                <w:rFonts w:cs="Arial"/>
              </w:rPr>
              <w:t>inschlägige Berufserfahrung im Support der unter Punkt 2 spezifizierten Hard- und Softwaretechnologien, insbesondere im Umfeld von MS-DOS 6.22 bis Windows 11, Windows Server 2019 sowie Microsoft-Netzwerkumgebungen im Umfang von mind. 220 Personentagen.</w:t>
            </w:r>
          </w:p>
          <w:p w14:paraId="0CF37AFF" w14:textId="2468164F" w:rsidR="00714F27" w:rsidRPr="00F91377" w:rsidRDefault="00714F27" w:rsidP="00714F27">
            <w:pPr>
              <w:spacing w:before="180" w:after="180"/>
              <w:jc w:val="both"/>
              <w:rPr>
                <w:highlight w:val="yellow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3C23EA8" w14:textId="7FB6B067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  <w:r w:rsidR="00E349F0">
              <w:rPr>
                <w:bCs/>
              </w:rPr>
              <w:t xml:space="preserve">, </w:t>
            </w:r>
            <w:r w:rsidR="00E349F0" w:rsidRPr="009E0D2B">
              <w:rPr>
                <w:bCs/>
              </w:rPr>
              <w:t xml:space="preserve">nämlich </w:t>
            </w:r>
            <w:r w:rsidR="00E349F0"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E349F0" w:rsidRPr="009E0D2B">
              <w:rPr>
                <w:lang w:eastAsia="de-DE"/>
              </w:rPr>
              <w:instrText xml:space="preserve"> FORMTEXT </w:instrText>
            </w:r>
            <w:r w:rsidR="00E349F0" w:rsidRPr="009E0D2B">
              <w:rPr>
                <w:lang w:eastAsia="de-DE"/>
              </w:rPr>
            </w:r>
            <w:r w:rsidR="00E349F0" w:rsidRPr="009E0D2B">
              <w:rPr>
                <w:lang w:eastAsia="de-DE"/>
              </w:rPr>
              <w:fldChar w:fldCharType="separate"/>
            </w:r>
            <w:r w:rsidR="00E349F0" w:rsidRPr="009E0D2B">
              <w:rPr>
                <w:noProof/>
                <w:lang w:eastAsia="de-DE"/>
              </w:rPr>
              <w:t> </w:t>
            </w:r>
            <w:r w:rsidR="00E349F0" w:rsidRPr="009E0D2B">
              <w:rPr>
                <w:noProof/>
                <w:lang w:eastAsia="de-DE"/>
              </w:rPr>
              <w:t> </w:t>
            </w:r>
            <w:r w:rsidR="00E349F0" w:rsidRPr="009E0D2B">
              <w:rPr>
                <w:noProof/>
                <w:lang w:eastAsia="de-DE"/>
              </w:rPr>
              <w:t> </w:t>
            </w:r>
            <w:r w:rsidR="00E349F0" w:rsidRPr="009E0D2B">
              <w:rPr>
                <w:noProof/>
                <w:lang w:eastAsia="de-DE"/>
              </w:rPr>
              <w:t> </w:t>
            </w:r>
            <w:r w:rsidR="00E349F0" w:rsidRPr="009E0D2B">
              <w:rPr>
                <w:noProof/>
                <w:lang w:eastAsia="de-DE"/>
              </w:rPr>
              <w:t> </w:t>
            </w:r>
            <w:r w:rsidR="00E349F0" w:rsidRPr="009E0D2B">
              <w:rPr>
                <w:lang w:eastAsia="de-DE"/>
              </w:rPr>
              <w:fldChar w:fldCharType="end"/>
            </w:r>
            <w:r w:rsidR="00E349F0">
              <w:rPr>
                <w:lang w:eastAsia="de-DE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DEAB1CE" w14:textId="77777777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FB438ED" w14:textId="7E5A3850" w:rsidR="00714F27" w:rsidRPr="00BA46A6" w:rsidRDefault="00A94910" w:rsidP="00714F27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  <w:r>
              <w:rPr>
                <w:bCs/>
              </w:rPr>
              <w:t xml:space="preserve">, </w:t>
            </w:r>
            <w:r w:rsidRPr="009E0D2B">
              <w:rPr>
                <w:bCs/>
              </w:rPr>
              <w:t xml:space="preserve">nämlich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FF8B723" w14:textId="77777777" w:rsidR="00714F27" w:rsidRPr="00BA46A6" w:rsidRDefault="00714F27" w:rsidP="00714F27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714F27" w:rsidRPr="0097260A" w14:paraId="1AAD6A46" w14:textId="77777777" w:rsidTr="00B24BD3"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70E4348F" w14:textId="77777777" w:rsidR="00714F27" w:rsidRPr="00F91377" w:rsidRDefault="00714F27" w:rsidP="00714F27">
            <w:pPr>
              <w:widowControl w:val="0"/>
              <w:spacing w:before="180" w:after="180"/>
              <w:ind w:left="33"/>
              <w:jc w:val="both"/>
              <w:rPr>
                <w:highlight w:val="yellow"/>
                <w:lang w:eastAsia="de-DE"/>
              </w:rPr>
            </w:pPr>
            <w:r w:rsidRPr="002A7C80">
              <w:rPr>
                <w:b/>
                <w:lang w:eastAsia="de-DE"/>
              </w:rPr>
              <w:t>Leistungsdauer</w:t>
            </w:r>
            <w:r w:rsidRPr="002A7C80">
              <w:rPr>
                <w:lang w:eastAsia="de-DE"/>
              </w:rPr>
              <w:t xml:space="preserve">: </w:t>
            </w:r>
            <w:r w:rsidRPr="009E0D2B">
              <w:t>Die (b</w:t>
            </w:r>
            <w:r w:rsidRPr="009E0D2B">
              <w:rPr>
                <w:rFonts w:cs="Arial"/>
              </w:rPr>
              <w:t xml:space="preserve">isherige) Leistungszeit muss mindestens </w:t>
            </w:r>
            <w:r w:rsidRPr="002A7C80">
              <w:rPr>
                <w:rFonts w:cs="Arial"/>
                <w:b/>
                <w:bCs/>
              </w:rPr>
              <w:t>24 Monate</w:t>
            </w:r>
            <w:r w:rsidRPr="002A7C80">
              <w:rPr>
                <w:rFonts w:cs="Arial"/>
              </w:rPr>
              <w:t xml:space="preserve"> </w:t>
            </w:r>
            <w:r w:rsidRPr="009E0D2B">
              <w:rPr>
                <w:rFonts w:cs="Arial"/>
              </w:rPr>
              <w:t>betragen (haben).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14C9A" w14:textId="77777777" w:rsidR="00714F27" w:rsidRPr="009E0D2B" w:rsidRDefault="00714F27" w:rsidP="00714F2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nämlich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 xml:space="preserve"> Monate</w:t>
            </w:r>
          </w:p>
          <w:p w14:paraId="7BA4BD7B" w14:textId="77777777" w:rsidR="00714F27" w:rsidRPr="009E0D2B" w:rsidRDefault="00714F27" w:rsidP="00714F2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061C87" w14:textId="77777777" w:rsidR="00714F27" w:rsidRPr="009E0D2B" w:rsidRDefault="00714F27" w:rsidP="00714F2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nämlich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 xml:space="preserve"> Monate</w:t>
            </w:r>
          </w:p>
          <w:p w14:paraId="57816931" w14:textId="77777777" w:rsidR="00714F27" w:rsidRPr="009E0D2B" w:rsidRDefault="00714F27" w:rsidP="00714F27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</w:t>
            </w:r>
          </w:p>
        </w:tc>
      </w:tr>
      <w:tr w:rsidR="00714F27" w:rsidRPr="0097260A" w14:paraId="29A3D6B4" w14:textId="77777777" w:rsidTr="00B24BD3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C15F" w14:textId="77777777" w:rsidR="00714F27" w:rsidRPr="009E0D2B" w:rsidRDefault="00714F27" w:rsidP="00714F27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9E0D2B">
              <w:rPr>
                <w:b/>
                <w:bCs/>
                <w:lang w:eastAsia="de-DE"/>
              </w:rPr>
              <w:t>Leistungszeitraum:</w:t>
            </w:r>
            <w:r w:rsidRPr="009E0D2B">
              <w:rPr>
                <w:lang w:eastAsia="de-DE"/>
              </w:rPr>
              <w:t xml:space="preserve"> </w:t>
            </w:r>
            <w:r w:rsidRPr="009E0D2B">
              <w:t xml:space="preserve">Das Vertragsende darf nicht mehr als 3 Jahre zurückliegen (Bezugspunkt ist die Angebotsfrist) oder </w:t>
            </w:r>
            <w:proofErr w:type="gramStart"/>
            <w:r w:rsidRPr="009E0D2B">
              <w:t>das Vertrag</w:t>
            </w:r>
            <w:proofErr w:type="gramEnd"/>
            <w:r w:rsidRPr="009E0D2B">
              <w:t xml:space="preserve"> dauert noch an 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6FE" w14:textId="77777777" w:rsidR="00714F27" w:rsidRPr="009E0D2B" w:rsidRDefault="00714F27" w:rsidP="00714F27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408621EE" w14:textId="77777777" w:rsidR="00714F27" w:rsidRPr="009E0D2B" w:rsidRDefault="00714F27" w:rsidP="00714F27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74D0716A" w14:textId="77777777" w:rsidR="00714F27" w:rsidRPr="009E0D2B" w:rsidRDefault="00714F27" w:rsidP="00714F27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7B9BD40F" w14:textId="77777777" w:rsidR="00714F27" w:rsidRPr="009E0D2B" w:rsidRDefault="00714F27" w:rsidP="00714F27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3AAA" w14:textId="77777777" w:rsidR="00714F27" w:rsidRPr="009E0D2B" w:rsidRDefault="00714F27" w:rsidP="00714F27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768E3EEE" w14:textId="77777777" w:rsidR="00714F27" w:rsidRPr="009E0D2B" w:rsidRDefault="00714F27" w:rsidP="00714F27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4A1132FC" w14:textId="77777777" w:rsidR="00714F27" w:rsidRPr="009E0D2B" w:rsidRDefault="00714F27" w:rsidP="00714F27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10DDD793" w14:textId="77777777" w:rsidR="00714F27" w:rsidRPr="009E0D2B" w:rsidRDefault="00714F27" w:rsidP="00714F27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</w:tbl>
    <w:p w14:paraId="199621C4" w14:textId="77777777" w:rsidR="00A94910" w:rsidRDefault="00A94910" w:rsidP="00633D9B">
      <w:pPr>
        <w:keepNext/>
        <w:widowControl w:val="0"/>
        <w:shd w:val="clear" w:color="auto" w:fill="FFFFFF" w:themeFill="background1"/>
        <w:spacing w:before="180" w:after="180"/>
        <w:jc w:val="both"/>
        <w:rPr>
          <w:b/>
          <w:i/>
          <w:iCs/>
        </w:rPr>
      </w:pPr>
    </w:p>
    <w:p w14:paraId="5D59944E" w14:textId="77777777" w:rsidR="00BC32C3" w:rsidRDefault="00BC32C3" w:rsidP="00633D9B">
      <w:pPr>
        <w:keepNext/>
        <w:widowControl w:val="0"/>
        <w:shd w:val="clear" w:color="auto" w:fill="FFFFFF" w:themeFill="background1"/>
        <w:spacing w:before="180" w:after="180"/>
        <w:jc w:val="both"/>
        <w:rPr>
          <w:b/>
          <w:i/>
          <w:iCs/>
        </w:rPr>
      </w:pPr>
    </w:p>
    <w:p w14:paraId="020EA8D2" w14:textId="54BA2CA1" w:rsidR="004A727D" w:rsidRPr="00237E7D" w:rsidRDefault="00237E7D" w:rsidP="00237E7D">
      <w:pPr>
        <w:spacing w:before="180" w:after="180"/>
        <w:jc w:val="both"/>
        <w:rPr>
          <w:b/>
          <w:bCs/>
        </w:rPr>
      </w:pPr>
      <w:r w:rsidRPr="00FE78E7">
        <w:rPr>
          <w:b/>
          <w:bCs/>
        </w:rPr>
        <w:t>Profil 2: Business Analyst/Fachanalyst in Projekten oder vergleichbar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827"/>
        <w:gridCol w:w="3828"/>
      </w:tblGrid>
      <w:tr w:rsidR="00F91377" w:rsidRPr="00F91377" w14:paraId="40AA7840" w14:textId="77777777" w:rsidTr="00535CC0">
        <w:tc>
          <w:tcPr>
            <w:tcW w:w="6374" w:type="dxa"/>
          </w:tcPr>
          <w:p w14:paraId="79118A13" w14:textId="77777777" w:rsidR="00F91377" w:rsidRPr="00AA26B8" w:rsidRDefault="00F91377" w:rsidP="00535CC0">
            <w:pPr>
              <w:widowControl w:val="0"/>
              <w:spacing w:before="180" w:after="180"/>
              <w:jc w:val="both"/>
            </w:pPr>
            <w:r w:rsidRPr="00AA26B8">
              <w:rPr>
                <w:b/>
              </w:rPr>
              <w:t>Name, Vorname</w:t>
            </w:r>
          </w:p>
        </w:tc>
        <w:tc>
          <w:tcPr>
            <w:tcW w:w="7655" w:type="dxa"/>
            <w:gridSpan w:val="2"/>
          </w:tcPr>
          <w:p w14:paraId="30EAF44A" w14:textId="77777777" w:rsidR="00F91377" w:rsidRPr="00AA26B8" w:rsidRDefault="00F91377" w:rsidP="00535CC0">
            <w:pPr>
              <w:widowControl w:val="0"/>
              <w:spacing w:before="180" w:after="180"/>
              <w:jc w:val="both"/>
            </w:pPr>
            <w:r w:rsidRPr="00AA26B8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A26B8">
              <w:rPr>
                <w:lang w:eastAsia="de-DE"/>
              </w:rPr>
              <w:instrText xml:space="preserve"> FORMTEXT </w:instrText>
            </w:r>
            <w:r w:rsidRPr="00AA26B8">
              <w:rPr>
                <w:lang w:eastAsia="de-DE"/>
              </w:rPr>
            </w:r>
            <w:r w:rsidRPr="00AA26B8">
              <w:rPr>
                <w:lang w:eastAsia="de-DE"/>
              </w:rPr>
              <w:fldChar w:fldCharType="separate"/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lang w:eastAsia="de-DE"/>
              </w:rPr>
              <w:fldChar w:fldCharType="end"/>
            </w:r>
          </w:p>
        </w:tc>
      </w:tr>
      <w:tr w:rsidR="00F91377" w:rsidRPr="00F91377" w14:paraId="38E69E2A" w14:textId="77777777" w:rsidTr="00535CC0">
        <w:tc>
          <w:tcPr>
            <w:tcW w:w="6374" w:type="dxa"/>
          </w:tcPr>
          <w:p w14:paraId="66D40005" w14:textId="77777777" w:rsidR="00F91377" w:rsidRPr="00AA26B8" w:rsidRDefault="00F91377" w:rsidP="00535CC0">
            <w:pPr>
              <w:widowControl w:val="0"/>
              <w:spacing w:before="180" w:after="180"/>
              <w:jc w:val="both"/>
              <w:rPr>
                <w:b/>
              </w:rPr>
            </w:pPr>
            <w:r w:rsidRPr="00AA26B8">
              <w:rPr>
                <w:b/>
              </w:rPr>
              <w:t>Position im Unternehmen</w:t>
            </w:r>
          </w:p>
        </w:tc>
        <w:tc>
          <w:tcPr>
            <w:tcW w:w="7655" w:type="dxa"/>
            <w:gridSpan w:val="2"/>
          </w:tcPr>
          <w:p w14:paraId="6E11B8AC" w14:textId="77777777" w:rsidR="00F91377" w:rsidRPr="00AA26B8" w:rsidRDefault="00F91377" w:rsidP="00535CC0">
            <w:pPr>
              <w:widowControl w:val="0"/>
              <w:spacing w:before="180" w:after="180"/>
              <w:jc w:val="both"/>
            </w:pPr>
            <w:r w:rsidRPr="00AA26B8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A26B8">
              <w:rPr>
                <w:lang w:eastAsia="de-DE"/>
              </w:rPr>
              <w:instrText xml:space="preserve"> FORMTEXT </w:instrText>
            </w:r>
            <w:r w:rsidRPr="00AA26B8">
              <w:rPr>
                <w:lang w:eastAsia="de-DE"/>
              </w:rPr>
            </w:r>
            <w:r w:rsidRPr="00AA26B8">
              <w:rPr>
                <w:lang w:eastAsia="de-DE"/>
              </w:rPr>
              <w:fldChar w:fldCharType="separate"/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noProof/>
                <w:lang w:eastAsia="de-DE"/>
              </w:rPr>
              <w:t> </w:t>
            </w:r>
            <w:r w:rsidRPr="00AA26B8">
              <w:rPr>
                <w:lang w:eastAsia="de-DE"/>
              </w:rPr>
              <w:fldChar w:fldCharType="end"/>
            </w:r>
          </w:p>
        </w:tc>
      </w:tr>
      <w:tr w:rsidR="00F91377" w:rsidRPr="00F91377" w14:paraId="12A1A3A0" w14:textId="77777777" w:rsidTr="00535CC0">
        <w:tc>
          <w:tcPr>
            <w:tcW w:w="6374" w:type="dxa"/>
            <w:tcBorders>
              <w:bottom w:val="nil"/>
            </w:tcBorders>
          </w:tcPr>
          <w:p w14:paraId="024E7885" w14:textId="76274840" w:rsidR="00F91377" w:rsidRPr="00F91377" w:rsidRDefault="00F91377" w:rsidP="00535CC0">
            <w:pPr>
              <w:widowControl w:val="0"/>
              <w:spacing w:before="180" w:after="180"/>
              <w:jc w:val="both"/>
              <w:rPr>
                <w:highlight w:val="yellow"/>
              </w:rPr>
            </w:pPr>
            <w:r w:rsidRPr="00633D9B">
              <w:rPr>
                <w:b/>
              </w:rPr>
              <w:t>Ausbildung</w:t>
            </w:r>
            <w:r w:rsidRPr="00633D9B">
              <w:t xml:space="preserve"> </w:t>
            </w:r>
            <w:r w:rsidRPr="00633D9B">
              <w:rPr>
                <w:rFonts w:eastAsia="Times New Roman" w:cs="Times New Roman"/>
                <w:szCs w:val="20"/>
                <w:lang w:eastAsia="de-DE"/>
              </w:rPr>
              <w:t xml:space="preserve">(= </w:t>
            </w:r>
            <w:r w:rsidRPr="00633D9B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633D9B">
              <w:rPr>
                <w:rFonts w:eastAsia="Times New Roman" w:cs="Times New Roman"/>
                <w:szCs w:val="20"/>
                <w:lang w:eastAsia="de-DE"/>
              </w:rPr>
              <w:t>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17722FD4" w14:textId="77777777" w:rsidR="00F91377" w:rsidRPr="00F91377" w:rsidRDefault="00F91377" w:rsidP="00217EE2">
            <w:pPr>
              <w:widowControl w:val="0"/>
              <w:spacing w:before="180" w:after="180"/>
              <w:ind w:firstLine="709"/>
              <w:jc w:val="both"/>
              <w:rPr>
                <w:highlight w:val="yellow"/>
                <w:lang w:eastAsia="de-DE"/>
              </w:rPr>
            </w:pPr>
          </w:p>
        </w:tc>
      </w:tr>
      <w:tr w:rsidR="00217EE2" w:rsidRPr="009E79F9" w14:paraId="1083EEAF" w14:textId="77777777" w:rsidTr="00535CC0">
        <w:tc>
          <w:tcPr>
            <w:tcW w:w="6374" w:type="dxa"/>
            <w:tcBorders>
              <w:top w:val="nil"/>
              <w:bottom w:val="nil"/>
            </w:tcBorders>
          </w:tcPr>
          <w:p w14:paraId="7BACC1E4" w14:textId="598651F9" w:rsidR="00217EE2" w:rsidRPr="006C0A9E" w:rsidRDefault="00217EE2" w:rsidP="006C0A9E">
            <w:pPr>
              <w:pStyle w:val="Listenabsatz"/>
              <w:numPr>
                <w:ilvl w:val="0"/>
                <w:numId w:val="26"/>
              </w:numPr>
              <w:spacing w:before="180" w:after="180"/>
              <w:jc w:val="both"/>
            </w:pPr>
            <w:r>
              <w:t>Mind. Ausbildung zum Fachinformatiker für Systemintegration oder vergleichbar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2D9742C9" w14:textId="7733F8EA" w:rsidR="00217EE2" w:rsidRPr="00633D9B" w:rsidRDefault="00217EE2" w:rsidP="00217EE2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633D9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3D9B">
              <w:rPr>
                <w:bCs/>
              </w:rPr>
              <w:instrText xml:space="preserve"> FORMCHECKBOX </w:instrText>
            </w:r>
            <w:r w:rsidRPr="00633D9B">
              <w:rPr>
                <w:bCs/>
              </w:rPr>
            </w:r>
            <w:r w:rsidRPr="00633D9B">
              <w:rPr>
                <w:bCs/>
              </w:rPr>
              <w:fldChar w:fldCharType="separate"/>
            </w:r>
            <w:r w:rsidRPr="00633D9B">
              <w:rPr>
                <w:bCs/>
              </w:rPr>
              <w:fldChar w:fldCharType="end"/>
            </w:r>
            <w:r w:rsidRPr="00633D9B">
              <w:rPr>
                <w:bCs/>
              </w:rPr>
              <w:t xml:space="preserve"> Ja, nämlich </w:t>
            </w:r>
            <w:r w:rsidRPr="00633D9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633D9B">
              <w:rPr>
                <w:lang w:eastAsia="de-DE"/>
              </w:rPr>
              <w:instrText xml:space="preserve"> FORMTEXT </w:instrText>
            </w:r>
            <w:r w:rsidRPr="00633D9B">
              <w:rPr>
                <w:lang w:eastAsia="de-DE"/>
              </w:rPr>
            </w:r>
            <w:r w:rsidRPr="00633D9B">
              <w:rPr>
                <w:lang w:eastAsia="de-DE"/>
              </w:rPr>
              <w:fldChar w:fldCharType="separate"/>
            </w:r>
            <w:r w:rsidRPr="00633D9B">
              <w:rPr>
                <w:noProof/>
                <w:lang w:eastAsia="de-DE"/>
              </w:rPr>
              <w:t> </w:t>
            </w:r>
            <w:r w:rsidRPr="00633D9B">
              <w:rPr>
                <w:noProof/>
                <w:lang w:eastAsia="de-DE"/>
              </w:rPr>
              <w:t> </w:t>
            </w:r>
            <w:r w:rsidRPr="00633D9B">
              <w:rPr>
                <w:noProof/>
                <w:lang w:eastAsia="de-DE"/>
              </w:rPr>
              <w:t> </w:t>
            </w:r>
            <w:r w:rsidRPr="00633D9B">
              <w:rPr>
                <w:noProof/>
                <w:lang w:eastAsia="de-DE"/>
              </w:rPr>
              <w:t> </w:t>
            </w:r>
            <w:r w:rsidRPr="00633D9B">
              <w:rPr>
                <w:noProof/>
                <w:lang w:eastAsia="de-DE"/>
              </w:rPr>
              <w:t> </w:t>
            </w:r>
            <w:r w:rsidRPr="00633D9B">
              <w:rPr>
                <w:lang w:eastAsia="de-DE"/>
              </w:rPr>
              <w:fldChar w:fldCharType="end"/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1EE9F5B5" w14:textId="1CBD255E" w:rsidR="00217EE2" w:rsidRPr="00633D9B" w:rsidRDefault="00217EE2" w:rsidP="00217EE2">
            <w:pPr>
              <w:keepNext/>
              <w:keepLines/>
              <w:spacing w:before="180" w:after="180"/>
              <w:jc w:val="center"/>
              <w:rPr>
                <w:lang w:eastAsia="de-DE"/>
              </w:rPr>
            </w:pPr>
            <w:r w:rsidRPr="00633D9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3D9B">
              <w:rPr>
                <w:bCs/>
              </w:rPr>
              <w:instrText xml:space="preserve"> FORMCHECKBOX </w:instrText>
            </w:r>
            <w:r w:rsidRPr="00633D9B">
              <w:rPr>
                <w:bCs/>
              </w:rPr>
            </w:r>
            <w:r w:rsidRPr="00633D9B">
              <w:rPr>
                <w:bCs/>
              </w:rPr>
              <w:fldChar w:fldCharType="separate"/>
            </w:r>
            <w:r w:rsidRPr="00633D9B">
              <w:rPr>
                <w:bCs/>
              </w:rPr>
              <w:fldChar w:fldCharType="end"/>
            </w:r>
            <w:r w:rsidRPr="00633D9B">
              <w:rPr>
                <w:bCs/>
              </w:rPr>
              <w:t xml:space="preserve"> Nein</w:t>
            </w:r>
          </w:p>
        </w:tc>
      </w:tr>
      <w:tr w:rsidR="00217EE2" w:rsidRPr="009E79F9" w14:paraId="636A1054" w14:textId="77777777" w:rsidTr="00535CC0">
        <w:tc>
          <w:tcPr>
            <w:tcW w:w="6374" w:type="dxa"/>
            <w:tcBorders>
              <w:bottom w:val="nil"/>
            </w:tcBorders>
          </w:tcPr>
          <w:p w14:paraId="30685F74" w14:textId="00A27AD3" w:rsidR="00217EE2" w:rsidRPr="00F91377" w:rsidRDefault="00217EE2" w:rsidP="00217EE2">
            <w:pPr>
              <w:widowControl w:val="0"/>
              <w:spacing w:before="180" w:after="180"/>
              <w:jc w:val="both"/>
              <w:rPr>
                <w:rFonts w:eastAsia="Times New Roman" w:cs="Times New Roman"/>
                <w:szCs w:val="20"/>
                <w:highlight w:val="yellow"/>
                <w:lang w:eastAsia="de-DE"/>
              </w:rPr>
            </w:pPr>
            <w:r w:rsidRPr="009B7EE0">
              <w:rPr>
                <w:b/>
              </w:rPr>
              <w:t xml:space="preserve">Berufserfahrung </w:t>
            </w:r>
            <w:r w:rsidRPr="009B7EE0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9B7EE0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9B7EE0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9B7EE0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 xml:space="preserve">Mindestanforderung </w:t>
            </w:r>
            <w:r w:rsidRPr="009B7EE0">
              <w:rPr>
                <w:rFonts w:eastAsia="Times New Roman" w:cs="Times New Roman"/>
                <w:szCs w:val="20"/>
                <w:lang w:eastAsia="de-DE"/>
              </w:rPr>
              <w:t>müssen</w:t>
            </w:r>
            <w:r w:rsidRPr="00F91377">
              <w:rPr>
                <w:rFonts w:eastAsia="Times New Roman" w:cs="Times New Roman"/>
                <w:szCs w:val="20"/>
                <w:highlight w:val="yellow"/>
                <w:lang w:eastAsia="de-DE"/>
              </w:rPr>
              <w:t xml:space="preserve"> </w:t>
            </w:r>
            <w:r>
              <w:rPr>
                <w:rFonts w:eastAsia="Times New Roman" w:cs="Times New Roman"/>
                <w:szCs w:val="20"/>
                <w:lang w:eastAsia="de-DE"/>
              </w:rPr>
              <w:t xml:space="preserve">mind. 3 </w:t>
            </w:r>
            <w:r w:rsidRPr="009B7EE0">
              <w:rPr>
                <w:rFonts w:eastAsia="Times New Roman" w:cs="Times New Roman"/>
                <w:szCs w:val="20"/>
                <w:lang w:eastAsia="de-DE"/>
              </w:rPr>
              <w:t>Jahre relevanter Berufserfahrung vorliegen.)</w:t>
            </w:r>
          </w:p>
        </w:tc>
        <w:tc>
          <w:tcPr>
            <w:tcW w:w="7655" w:type="dxa"/>
            <w:gridSpan w:val="2"/>
            <w:tcBorders>
              <w:bottom w:val="nil"/>
            </w:tcBorders>
          </w:tcPr>
          <w:p w14:paraId="2F22C19A" w14:textId="77777777" w:rsidR="00217EE2" w:rsidRPr="009E79F9" w:rsidRDefault="00217EE2" w:rsidP="00217EE2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0D6C2C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D6C2C">
              <w:rPr>
                <w:lang w:eastAsia="de-DE"/>
              </w:rPr>
              <w:instrText xml:space="preserve"> FORMTEXT </w:instrText>
            </w:r>
            <w:r w:rsidRPr="000D6C2C">
              <w:rPr>
                <w:lang w:eastAsia="de-DE"/>
              </w:rPr>
            </w:r>
            <w:r w:rsidRPr="000D6C2C">
              <w:rPr>
                <w:lang w:eastAsia="de-DE"/>
              </w:rPr>
              <w:fldChar w:fldCharType="separate"/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noProof/>
                <w:lang w:eastAsia="de-DE"/>
              </w:rPr>
              <w:t> </w:t>
            </w:r>
            <w:r w:rsidRPr="000D6C2C">
              <w:rPr>
                <w:lang w:eastAsia="de-DE"/>
              </w:rPr>
              <w:fldChar w:fldCharType="end"/>
            </w:r>
            <w:r w:rsidRPr="000D6C2C">
              <w:rPr>
                <w:lang w:eastAsia="de-DE"/>
              </w:rPr>
              <w:t xml:space="preserve"> Jahre</w:t>
            </w:r>
          </w:p>
        </w:tc>
      </w:tr>
      <w:tr w:rsidR="00217EE2" w:rsidRPr="00F91377" w14:paraId="0B8B113B" w14:textId="77777777" w:rsidTr="00535CC0">
        <w:tc>
          <w:tcPr>
            <w:tcW w:w="6374" w:type="dxa"/>
            <w:tcBorders>
              <w:bottom w:val="dotted" w:sz="4" w:space="0" w:color="auto"/>
            </w:tcBorders>
          </w:tcPr>
          <w:p w14:paraId="45401E8B" w14:textId="77777777" w:rsidR="00217EE2" w:rsidRPr="00F91377" w:rsidRDefault="00217EE2" w:rsidP="00217EE2">
            <w:pPr>
              <w:widowControl w:val="0"/>
              <w:spacing w:before="180" w:after="180"/>
              <w:jc w:val="both"/>
              <w:rPr>
                <w:b/>
                <w:highlight w:val="yellow"/>
              </w:rPr>
            </w:pPr>
            <w:r w:rsidRPr="009B7EE0">
              <w:rPr>
                <w:b/>
              </w:rPr>
              <w:t>Persönliche Referenzen</w:t>
            </w:r>
          </w:p>
        </w:tc>
        <w:tc>
          <w:tcPr>
            <w:tcW w:w="7655" w:type="dxa"/>
            <w:gridSpan w:val="2"/>
            <w:tcBorders>
              <w:bottom w:val="dotted" w:sz="4" w:space="0" w:color="auto"/>
            </w:tcBorders>
          </w:tcPr>
          <w:p w14:paraId="47E08640" w14:textId="77777777" w:rsidR="00217EE2" w:rsidRPr="00F91377" w:rsidRDefault="00217EE2" w:rsidP="00217EE2">
            <w:pPr>
              <w:widowControl w:val="0"/>
              <w:spacing w:before="180" w:after="180"/>
              <w:jc w:val="both"/>
              <w:rPr>
                <w:highlight w:val="yellow"/>
                <w:lang w:eastAsia="de-DE"/>
              </w:rPr>
            </w:pPr>
          </w:p>
        </w:tc>
      </w:tr>
      <w:tr w:rsidR="00217EE2" w:rsidRPr="00F91377" w14:paraId="11FDD98A" w14:textId="77777777" w:rsidTr="00535CC0">
        <w:tc>
          <w:tcPr>
            <w:tcW w:w="6374" w:type="dxa"/>
            <w:tcBorders>
              <w:top w:val="dotted" w:sz="4" w:space="0" w:color="auto"/>
              <w:bottom w:val="nil"/>
            </w:tcBorders>
          </w:tcPr>
          <w:p w14:paraId="7120BEF3" w14:textId="433E0FD0" w:rsidR="00217EE2" w:rsidRPr="00D84D84" w:rsidRDefault="00217EE2" w:rsidP="00217EE2">
            <w:pPr>
              <w:pStyle w:val="Listenabsatz"/>
              <w:widowControl w:val="0"/>
              <w:numPr>
                <w:ilvl w:val="0"/>
                <w:numId w:val="19"/>
              </w:numPr>
              <w:spacing w:before="180" w:after="180"/>
              <w:ind w:left="592" w:hanging="592"/>
              <w:contextualSpacing w:val="0"/>
              <w:jc w:val="both"/>
            </w:pPr>
            <w:r w:rsidRPr="00D84D84">
              <w:rPr>
                <w:b/>
                <w:lang w:eastAsia="de-DE"/>
              </w:rPr>
              <w:t xml:space="preserve">Referenzart 1 </w:t>
            </w:r>
            <w:r w:rsidRPr="00D84D84">
              <w:rPr>
                <w:rFonts w:eastAsia="Times New Roman" w:cs="Times New Roman"/>
                <w:szCs w:val="20"/>
                <w:lang w:eastAsia="de-DE"/>
              </w:rPr>
              <w:t>(</w:t>
            </w:r>
            <w:r w:rsidRPr="00D84D84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Hinweis</w:t>
            </w:r>
            <w:r w:rsidRPr="00D84D84">
              <w:rPr>
                <w:rFonts w:eastAsia="Times New Roman" w:cs="Times New Roman"/>
                <w:szCs w:val="20"/>
                <w:lang w:eastAsia="de-DE"/>
              </w:rPr>
              <w:t xml:space="preserve">: Als </w:t>
            </w:r>
            <w:r w:rsidRPr="00D84D84">
              <w:rPr>
                <w:rFonts w:eastAsia="Times New Roman" w:cs="Times New Roman"/>
                <w:b/>
                <w:color w:val="FF0000"/>
                <w:szCs w:val="20"/>
                <w:lang w:eastAsia="de-DE"/>
              </w:rPr>
              <w:t>Mindestanforderung</w:t>
            </w:r>
            <w:r w:rsidRPr="00D84D84">
              <w:rPr>
                <w:rFonts w:eastAsia="Times New Roman" w:cs="Times New Roman"/>
                <w:color w:val="FF0000"/>
                <w:szCs w:val="20"/>
                <w:lang w:eastAsia="de-DE"/>
              </w:rPr>
              <w:t xml:space="preserve"> </w:t>
            </w:r>
            <w:r w:rsidRPr="00D84D84">
              <w:rPr>
                <w:rFonts w:eastAsia="Times New Roman" w:cs="Times New Roman"/>
                <w:szCs w:val="20"/>
                <w:lang w:eastAsia="de-DE"/>
              </w:rPr>
              <w:t xml:space="preserve">ist mindestens </w:t>
            </w:r>
            <w:r>
              <w:rPr>
                <w:rFonts w:eastAsia="Times New Roman" w:cs="Times New Roman"/>
                <w:szCs w:val="20"/>
                <w:lang w:eastAsia="de-DE"/>
              </w:rPr>
              <w:t>1</w:t>
            </w:r>
            <w:r w:rsidRPr="00D84D84">
              <w:rPr>
                <w:rFonts w:eastAsia="Times New Roman" w:cs="Times New Roman"/>
                <w:szCs w:val="20"/>
                <w:lang w:eastAsia="de-DE"/>
              </w:rPr>
              <w:t xml:space="preserve"> Referenz einzureichen.)</w:t>
            </w:r>
          </w:p>
        </w:tc>
        <w:tc>
          <w:tcPr>
            <w:tcW w:w="7655" w:type="dxa"/>
            <w:gridSpan w:val="2"/>
            <w:tcBorders>
              <w:top w:val="dotted" w:sz="4" w:space="0" w:color="auto"/>
              <w:bottom w:val="nil"/>
            </w:tcBorders>
          </w:tcPr>
          <w:p w14:paraId="104A6B2A" w14:textId="414F5E99" w:rsidR="00217EE2" w:rsidRPr="00F91377" w:rsidRDefault="00217EE2" w:rsidP="00217EE2">
            <w:pPr>
              <w:widowControl w:val="0"/>
              <w:spacing w:before="180" w:after="180"/>
              <w:jc w:val="both"/>
              <w:rPr>
                <w:b/>
                <w:highlight w:val="yellow"/>
                <w:lang w:eastAsia="de-DE"/>
              </w:rPr>
            </w:pPr>
            <w:r w:rsidRPr="00C12C41">
              <w:rPr>
                <w:b/>
                <w:lang w:eastAsia="de-DE"/>
              </w:rPr>
              <w:t>Referenz 1 zu Referenzart 1</w:t>
            </w:r>
          </w:p>
        </w:tc>
      </w:tr>
      <w:tr w:rsidR="00217EE2" w:rsidRPr="00F91377" w14:paraId="5E9FE4EA" w14:textId="77777777" w:rsidTr="00535CC0">
        <w:tc>
          <w:tcPr>
            <w:tcW w:w="6374" w:type="dxa"/>
            <w:tcBorders>
              <w:top w:val="nil"/>
              <w:bottom w:val="nil"/>
            </w:tcBorders>
          </w:tcPr>
          <w:p w14:paraId="528F4E36" w14:textId="77777777" w:rsidR="00217EE2" w:rsidRPr="004C78E7" w:rsidRDefault="00217EE2" w:rsidP="00217EE2">
            <w:pPr>
              <w:widowControl w:val="0"/>
              <w:spacing w:before="180" w:after="180"/>
              <w:ind w:left="592"/>
              <w:jc w:val="both"/>
            </w:pPr>
            <w:r w:rsidRPr="004C78E7">
              <w:rPr>
                <w:lang w:eastAsia="de-DE"/>
              </w:rPr>
              <w:t>Name und Adresse des Auftraggebers:</w:t>
            </w:r>
          </w:p>
        </w:tc>
        <w:tc>
          <w:tcPr>
            <w:tcW w:w="7655" w:type="dxa"/>
            <w:gridSpan w:val="2"/>
            <w:tcBorders>
              <w:top w:val="nil"/>
              <w:bottom w:val="nil"/>
            </w:tcBorders>
          </w:tcPr>
          <w:p w14:paraId="5EB8479B" w14:textId="77777777" w:rsidR="00217EE2" w:rsidRPr="004C78E7" w:rsidRDefault="00217EE2" w:rsidP="00217EE2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4C78E7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4C78E7">
              <w:rPr>
                <w:lang w:eastAsia="de-DE"/>
              </w:rPr>
              <w:instrText xml:space="preserve"> FORMTEXT </w:instrText>
            </w:r>
            <w:r w:rsidRPr="004C78E7">
              <w:rPr>
                <w:lang w:eastAsia="de-DE"/>
              </w:rPr>
            </w:r>
            <w:r w:rsidRPr="004C78E7">
              <w:rPr>
                <w:lang w:eastAsia="de-DE"/>
              </w:rPr>
              <w:fldChar w:fldCharType="separate"/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lang w:eastAsia="de-DE"/>
              </w:rPr>
              <w:fldChar w:fldCharType="end"/>
            </w:r>
          </w:p>
        </w:tc>
      </w:tr>
      <w:tr w:rsidR="00217EE2" w:rsidRPr="00F91377" w14:paraId="47E866F5" w14:textId="77777777" w:rsidTr="00535CC0">
        <w:tc>
          <w:tcPr>
            <w:tcW w:w="6374" w:type="dxa"/>
            <w:tcBorders>
              <w:top w:val="nil"/>
              <w:bottom w:val="nil"/>
            </w:tcBorders>
          </w:tcPr>
          <w:p w14:paraId="371DDC85" w14:textId="77777777" w:rsidR="00217EE2" w:rsidRPr="004C78E7" w:rsidRDefault="00217EE2" w:rsidP="00217EE2">
            <w:pPr>
              <w:widowControl w:val="0"/>
              <w:spacing w:before="180" w:after="180"/>
              <w:ind w:left="592"/>
              <w:jc w:val="both"/>
            </w:pPr>
            <w:r w:rsidRPr="004C78E7">
              <w:rPr>
                <w:lang w:eastAsia="de-DE"/>
              </w:rPr>
              <w:lastRenderedPageBreak/>
              <w:t>Ansprechpartner beim Auftraggeber mit Telefonnummer:</w:t>
            </w:r>
          </w:p>
        </w:tc>
        <w:tc>
          <w:tcPr>
            <w:tcW w:w="7655" w:type="dxa"/>
            <w:gridSpan w:val="2"/>
            <w:tcBorders>
              <w:top w:val="nil"/>
              <w:bottom w:val="nil"/>
            </w:tcBorders>
          </w:tcPr>
          <w:p w14:paraId="0FA1A94B" w14:textId="77777777" w:rsidR="00217EE2" w:rsidRPr="004C78E7" w:rsidRDefault="00217EE2" w:rsidP="00217EE2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4C78E7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4C78E7">
              <w:rPr>
                <w:lang w:eastAsia="de-DE"/>
              </w:rPr>
              <w:instrText xml:space="preserve"> FORMTEXT </w:instrText>
            </w:r>
            <w:r w:rsidRPr="004C78E7">
              <w:rPr>
                <w:lang w:eastAsia="de-DE"/>
              </w:rPr>
            </w:r>
            <w:r w:rsidRPr="004C78E7">
              <w:rPr>
                <w:lang w:eastAsia="de-DE"/>
              </w:rPr>
              <w:fldChar w:fldCharType="separate"/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lang w:eastAsia="de-DE"/>
              </w:rPr>
              <w:fldChar w:fldCharType="end"/>
            </w:r>
          </w:p>
        </w:tc>
      </w:tr>
      <w:tr w:rsidR="00217EE2" w:rsidRPr="00F91377" w14:paraId="2FA138C1" w14:textId="77777777" w:rsidTr="00535CC0">
        <w:tc>
          <w:tcPr>
            <w:tcW w:w="6374" w:type="dxa"/>
            <w:tcBorders>
              <w:top w:val="nil"/>
              <w:bottom w:val="nil"/>
            </w:tcBorders>
          </w:tcPr>
          <w:p w14:paraId="39C28E22" w14:textId="1C4EC94F" w:rsidR="00217EE2" w:rsidRPr="00F367A8" w:rsidRDefault="00217EE2" w:rsidP="00217EE2">
            <w:pPr>
              <w:spacing w:before="180" w:after="180"/>
              <w:ind w:left="589" w:hanging="589"/>
              <w:jc w:val="both"/>
              <w:rPr>
                <w:color w:val="FF0000"/>
              </w:rPr>
            </w:pPr>
            <w:r>
              <w:rPr>
                <w:b/>
                <w:bCs/>
                <w:lang w:eastAsia="de-DE"/>
              </w:rPr>
              <w:t xml:space="preserve">          </w:t>
            </w:r>
            <w:r w:rsidRPr="00C23791">
              <w:rPr>
                <w:b/>
                <w:bCs/>
                <w:lang w:eastAsia="de-DE"/>
              </w:rPr>
              <w:t>Leistungsart</w:t>
            </w:r>
            <w:r>
              <w:rPr>
                <w:lang w:eastAsia="de-DE"/>
              </w:rPr>
              <w:t xml:space="preserve">: </w:t>
            </w:r>
            <w:r>
              <w:t>Dienstleistung im 1st-, 2nd- und 3rd-Level-    Support vor Ort bei Kunden oder eigenen Firma.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77D392FA" w14:textId="3D3FFFCC" w:rsidR="00217EE2" w:rsidRPr="00C23791" w:rsidRDefault="00217EE2" w:rsidP="00217EE2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C23791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3791">
              <w:rPr>
                <w:bCs/>
              </w:rPr>
              <w:instrText xml:space="preserve"> FORMCHECKBOX </w:instrText>
            </w:r>
            <w:r w:rsidRPr="00C23791">
              <w:rPr>
                <w:bCs/>
              </w:rPr>
            </w:r>
            <w:r w:rsidRPr="00C23791">
              <w:rPr>
                <w:bCs/>
              </w:rPr>
              <w:fldChar w:fldCharType="separate"/>
            </w:r>
            <w:r w:rsidRPr="00C23791">
              <w:rPr>
                <w:bCs/>
              </w:rPr>
              <w:fldChar w:fldCharType="end"/>
            </w:r>
            <w:r w:rsidRPr="00C23791">
              <w:rPr>
                <w:bCs/>
              </w:rPr>
              <w:t xml:space="preserve"> Ja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0ABA7EDA" w14:textId="77777777" w:rsidR="00217EE2" w:rsidRPr="00C23791" w:rsidRDefault="00217EE2" w:rsidP="00217EE2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C23791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3791">
              <w:rPr>
                <w:bCs/>
              </w:rPr>
              <w:instrText xml:space="preserve"> FORMCHECKBOX </w:instrText>
            </w:r>
            <w:r w:rsidRPr="00C23791">
              <w:rPr>
                <w:bCs/>
              </w:rPr>
            </w:r>
            <w:r w:rsidRPr="00C23791">
              <w:rPr>
                <w:bCs/>
              </w:rPr>
              <w:fldChar w:fldCharType="separate"/>
            </w:r>
            <w:r w:rsidRPr="00C23791">
              <w:rPr>
                <w:bCs/>
              </w:rPr>
              <w:fldChar w:fldCharType="end"/>
            </w:r>
            <w:r w:rsidRPr="00C23791">
              <w:rPr>
                <w:bCs/>
              </w:rPr>
              <w:t xml:space="preserve"> Nein</w:t>
            </w:r>
          </w:p>
        </w:tc>
      </w:tr>
      <w:tr w:rsidR="00217EE2" w:rsidRPr="00F91377" w14:paraId="3B98A65A" w14:textId="77777777" w:rsidTr="00535CC0">
        <w:tc>
          <w:tcPr>
            <w:tcW w:w="6374" w:type="dxa"/>
            <w:tcBorders>
              <w:top w:val="nil"/>
              <w:bottom w:val="nil"/>
            </w:tcBorders>
          </w:tcPr>
          <w:p w14:paraId="176595D9" w14:textId="629E9790" w:rsidR="00217EE2" w:rsidRPr="004C78E7" w:rsidRDefault="00217EE2" w:rsidP="00217EE2">
            <w:pPr>
              <w:widowControl w:val="0"/>
              <w:spacing w:before="180" w:after="180"/>
              <w:ind w:left="592"/>
              <w:jc w:val="both"/>
            </w:pPr>
            <w:r>
              <w:rPr>
                <w:lang w:eastAsia="de-DE"/>
              </w:rPr>
              <w:t>Referenz</w:t>
            </w:r>
            <w:r w:rsidRPr="004C78E7">
              <w:rPr>
                <w:lang w:eastAsia="de-DE"/>
              </w:rPr>
              <w:t>inhalte / -schwerpunkte:</w:t>
            </w:r>
          </w:p>
        </w:tc>
        <w:tc>
          <w:tcPr>
            <w:tcW w:w="7655" w:type="dxa"/>
            <w:gridSpan w:val="2"/>
            <w:tcBorders>
              <w:top w:val="nil"/>
              <w:bottom w:val="nil"/>
            </w:tcBorders>
          </w:tcPr>
          <w:p w14:paraId="2F3266A5" w14:textId="77777777" w:rsidR="00217EE2" w:rsidRPr="004C78E7" w:rsidRDefault="00217EE2" w:rsidP="00217EE2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4C78E7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4C78E7">
              <w:rPr>
                <w:lang w:eastAsia="de-DE"/>
              </w:rPr>
              <w:instrText xml:space="preserve"> FORMTEXT </w:instrText>
            </w:r>
            <w:r w:rsidRPr="004C78E7">
              <w:rPr>
                <w:lang w:eastAsia="de-DE"/>
              </w:rPr>
            </w:r>
            <w:r w:rsidRPr="004C78E7">
              <w:rPr>
                <w:lang w:eastAsia="de-DE"/>
              </w:rPr>
              <w:fldChar w:fldCharType="separate"/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lang w:eastAsia="de-DE"/>
              </w:rPr>
              <w:fldChar w:fldCharType="end"/>
            </w:r>
          </w:p>
        </w:tc>
      </w:tr>
      <w:tr w:rsidR="00217EE2" w:rsidRPr="00F91377" w14:paraId="26C2A828" w14:textId="77777777" w:rsidTr="00535CC0">
        <w:tc>
          <w:tcPr>
            <w:tcW w:w="6374" w:type="dxa"/>
            <w:tcBorders>
              <w:top w:val="nil"/>
              <w:bottom w:val="nil"/>
            </w:tcBorders>
          </w:tcPr>
          <w:p w14:paraId="6B2896C4" w14:textId="78DCD3E3" w:rsidR="00217EE2" w:rsidRPr="00F91377" w:rsidRDefault="00217EE2" w:rsidP="00DD5F16">
            <w:pPr>
              <w:widowControl w:val="0"/>
              <w:spacing w:before="180" w:after="180"/>
              <w:ind w:left="592"/>
              <w:jc w:val="both"/>
              <w:rPr>
                <w:highlight w:val="yellow"/>
                <w:lang w:eastAsia="de-DE"/>
              </w:rPr>
            </w:pPr>
            <w:r w:rsidRPr="00F367A8">
              <w:rPr>
                <w:b/>
                <w:bCs/>
                <w:lang w:eastAsia="de-DE"/>
              </w:rPr>
              <w:t>Leistungsumfang:</w:t>
            </w:r>
            <w:r w:rsidRPr="005B0A88">
              <w:rPr>
                <w:lang w:eastAsia="de-DE"/>
              </w:rPr>
              <w:t xml:space="preserve"> </w:t>
            </w:r>
            <w:r>
              <w:t>E</w:t>
            </w:r>
            <w:r w:rsidRPr="00C23791">
              <w:rPr>
                <w:rFonts w:cs="Arial"/>
              </w:rPr>
              <w:t>inschlägige Berufserfahrung im Support der unter Punkt 2 spezifizierten Hard- und Softwaretechnologien, insbesondere im Umfeld von MS-DOS 6.22 bis Windows 11, Windows Server 2019 sowie Microsoft-Netzwerkumgebungen im Umfang von mind. 220 Personentagen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0F2CBAB8" w14:textId="641A9224" w:rsidR="00217EE2" w:rsidRPr="00F367A8" w:rsidRDefault="00217EE2" w:rsidP="00217EE2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F367A8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7A8">
              <w:rPr>
                <w:bCs/>
              </w:rPr>
              <w:instrText xml:space="preserve"> FORMCHECKBOX </w:instrText>
            </w:r>
            <w:r w:rsidRPr="00F367A8">
              <w:rPr>
                <w:bCs/>
              </w:rPr>
            </w:r>
            <w:r w:rsidRPr="00F367A8">
              <w:rPr>
                <w:bCs/>
              </w:rPr>
              <w:fldChar w:fldCharType="separate"/>
            </w:r>
            <w:r w:rsidRPr="00F367A8">
              <w:rPr>
                <w:bCs/>
              </w:rPr>
              <w:fldChar w:fldCharType="end"/>
            </w:r>
            <w:r w:rsidRPr="00F367A8">
              <w:rPr>
                <w:bCs/>
              </w:rPr>
              <w:t xml:space="preserve"> Ja</w:t>
            </w:r>
            <w:r>
              <w:rPr>
                <w:bCs/>
              </w:rPr>
              <w:t xml:space="preserve">, nämlich </w:t>
            </w:r>
            <w:r w:rsidRPr="004C78E7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4C78E7">
              <w:rPr>
                <w:lang w:eastAsia="de-DE"/>
              </w:rPr>
              <w:instrText xml:space="preserve"> FORMTEXT </w:instrText>
            </w:r>
            <w:r w:rsidRPr="004C78E7">
              <w:rPr>
                <w:lang w:eastAsia="de-DE"/>
              </w:rPr>
            </w:r>
            <w:r w:rsidRPr="004C78E7">
              <w:rPr>
                <w:lang w:eastAsia="de-DE"/>
              </w:rPr>
              <w:fldChar w:fldCharType="separate"/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noProof/>
                <w:lang w:eastAsia="de-DE"/>
              </w:rPr>
              <w:t> </w:t>
            </w:r>
            <w:r w:rsidRPr="004C78E7">
              <w:rPr>
                <w:lang w:eastAsia="de-DE"/>
              </w:rPr>
              <w:fldChar w:fldCharType="end"/>
            </w:r>
            <w:r>
              <w:rPr>
                <w:lang w:eastAsia="de-DE"/>
              </w:rPr>
              <w:t xml:space="preserve"> PT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4203CC55" w14:textId="77777777" w:rsidR="00217EE2" w:rsidRPr="00F367A8" w:rsidRDefault="00217EE2" w:rsidP="00217EE2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F367A8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7A8">
              <w:rPr>
                <w:bCs/>
              </w:rPr>
              <w:instrText xml:space="preserve"> FORMCHECKBOX </w:instrText>
            </w:r>
            <w:r w:rsidRPr="00F367A8">
              <w:rPr>
                <w:bCs/>
              </w:rPr>
            </w:r>
            <w:r w:rsidRPr="00F367A8">
              <w:rPr>
                <w:bCs/>
              </w:rPr>
              <w:fldChar w:fldCharType="separate"/>
            </w:r>
            <w:r w:rsidRPr="00F367A8">
              <w:rPr>
                <w:bCs/>
              </w:rPr>
              <w:fldChar w:fldCharType="end"/>
            </w:r>
            <w:r w:rsidRPr="00F367A8">
              <w:rPr>
                <w:bCs/>
              </w:rPr>
              <w:t xml:space="preserve"> Nein</w:t>
            </w:r>
          </w:p>
        </w:tc>
      </w:tr>
      <w:tr w:rsidR="00217EE2" w:rsidRPr="00F91377" w14:paraId="72E24AE7" w14:textId="77777777" w:rsidTr="00F91377">
        <w:tc>
          <w:tcPr>
            <w:tcW w:w="6374" w:type="dxa"/>
            <w:tcBorders>
              <w:top w:val="nil"/>
              <w:bottom w:val="nil"/>
            </w:tcBorders>
          </w:tcPr>
          <w:p w14:paraId="5485EA02" w14:textId="6F2261C7" w:rsidR="00217EE2" w:rsidRPr="00F91377" w:rsidRDefault="00217EE2" w:rsidP="00217EE2">
            <w:pPr>
              <w:widowControl w:val="0"/>
              <w:spacing w:before="180" w:after="180"/>
              <w:ind w:left="592"/>
              <w:jc w:val="both"/>
              <w:rPr>
                <w:highlight w:val="yellow"/>
              </w:rPr>
            </w:pPr>
            <w:r w:rsidRPr="00F367A8">
              <w:rPr>
                <w:b/>
                <w:bCs/>
                <w:lang w:eastAsia="de-DE"/>
              </w:rPr>
              <w:t>Leistungsdauer</w:t>
            </w:r>
            <w:r w:rsidRPr="00736221">
              <w:rPr>
                <w:lang w:eastAsia="de-DE"/>
              </w:rPr>
              <w:t xml:space="preserve">: </w:t>
            </w:r>
            <w:r w:rsidRPr="00736221">
              <w:t xml:space="preserve">Die </w:t>
            </w:r>
            <w:r w:rsidRPr="00736221">
              <w:rPr>
                <w:rFonts w:cs="Arial"/>
              </w:rPr>
              <w:t xml:space="preserve">(bisherige) Leistungszeit muss mindestens </w:t>
            </w:r>
            <w:r w:rsidRPr="00F367A8">
              <w:rPr>
                <w:rFonts w:cs="Arial"/>
                <w:b/>
                <w:bCs/>
              </w:rPr>
              <w:t>24</w:t>
            </w:r>
            <w:r w:rsidRPr="00736221">
              <w:rPr>
                <w:rFonts w:cs="Arial"/>
              </w:rPr>
              <w:t xml:space="preserve"> Monate betragen (haben).</w:t>
            </w: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  <w:vAlign w:val="center"/>
          </w:tcPr>
          <w:p w14:paraId="306F432B" w14:textId="77777777" w:rsidR="00217EE2" w:rsidRPr="00F367A8" w:rsidRDefault="00217EE2" w:rsidP="00217EE2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F367A8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7A8">
              <w:rPr>
                <w:bCs/>
              </w:rPr>
              <w:instrText xml:space="preserve"> FORMCHECKBOX </w:instrText>
            </w:r>
            <w:r w:rsidRPr="00F367A8">
              <w:rPr>
                <w:bCs/>
              </w:rPr>
            </w:r>
            <w:r w:rsidRPr="00F367A8">
              <w:rPr>
                <w:bCs/>
              </w:rPr>
              <w:fldChar w:fldCharType="separate"/>
            </w:r>
            <w:r w:rsidRPr="00F367A8">
              <w:rPr>
                <w:bCs/>
              </w:rPr>
              <w:fldChar w:fldCharType="end"/>
            </w:r>
            <w:r w:rsidRPr="00F367A8">
              <w:rPr>
                <w:bCs/>
              </w:rPr>
              <w:t xml:space="preserve"> Ja, nämlich </w:t>
            </w:r>
            <w:r w:rsidRPr="00F367A8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F367A8">
              <w:rPr>
                <w:lang w:eastAsia="de-DE"/>
              </w:rPr>
              <w:instrText xml:space="preserve"> FORMTEXT </w:instrText>
            </w:r>
            <w:r w:rsidRPr="00F367A8">
              <w:rPr>
                <w:lang w:eastAsia="de-DE"/>
              </w:rPr>
            </w:r>
            <w:r w:rsidRPr="00F367A8">
              <w:rPr>
                <w:lang w:eastAsia="de-DE"/>
              </w:rPr>
              <w:fldChar w:fldCharType="separate"/>
            </w:r>
            <w:r w:rsidRPr="00F367A8">
              <w:rPr>
                <w:noProof/>
                <w:lang w:eastAsia="de-DE"/>
              </w:rPr>
              <w:t> </w:t>
            </w:r>
            <w:r w:rsidRPr="00F367A8">
              <w:rPr>
                <w:noProof/>
                <w:lang w:eastAsia="de-DE"/>
              </w:rPr>
              <w:t> </w:t>
            </w:r>
            <w:r w:rsidRPr="00F367A8">
              <w:rPr>
                <w:noProof/>
                <w:lang w:eastAsia="de-DE"/>
              </w:rPr>
              <w:t> </w:t>
            </w:r>
            <w:r w:rsidRPr="00F367A8">
              <w:rPr>
                <w:noProof/>
                <w:lang w:eastAsia="de-DE"/>
              </w:rPr>
              <w:t> </w:t>
            </w:r>
            <w:r w:rsidRPr="00F367A8">
              <w:rPr>
                <w:noProof/>
                <w:lang w:eastAsia="de-DE"/>
              </w:rPr>
              <w:t> </w:t>
            </w:r>
            <w:r w:rsidRPr="00F367A8">
              <w:rPr>
                <w:lang w:eastAsia="de-DE"/>
              </w:rPr>
              <w:fldChar w:fldCharType="end"/>
            </w:r>
            <w:r w:rsidRPr="00F367A8">
              <w:rPr>
                <w:lang w:eastAsia="de-DE"/>
              </w:rPr>
              <w:t xml:space="preserve"> </w:t>
            </w:r>
            <w:r w:rsidRPr="00F367A8">
              <w:rPr>
                <w:bCs/>
              </w:rPr>
              <w:t>Monate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</w:tcBorders>
            <w:vAlign w:val="center"/>
          </w:tcPr>
          <w:p w14:paraId="37708670" w14:textId="77777777" w:rsidR="00217EE2" w:rsidRPr="00F367A8" w:rsidRDefault="00217EE2" w:rsidP="00217EE2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F367A8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7A8">
              <w:rPr>
                <w:bCs/>
              </w:rPr>
              <w:instrText xml:space="preserve"> FORMCHECKBOX </w:instrText>
            </w:r>
            <w:r w:rsidRPr="00F367A8">
              <w:rPr>
                <w:bCs/>
              </w:rPr>
            </w:r>
            <w:r w:rsidRPr="00F367A8">
              <w:rPr>
                <w:bCs/>
              </w:rPr>
              <w:fldChar w:fldCharType="separate"/>
            </w:r>
            <w:r w:rsidRPr="00F367A8">
              <w:rPr>
                <w:bCs/>
              </w:rPr>
              <w:fldChar w:fldCharType="end"/>
            </w:r>
            <w:r w:rsidRPr="00F367A8">
              <w:rPr>
                <w:bCs/>
              </w:rPr>
              <w:t xml:space="preserve"> Nein</w:t>
            </w:r>
          </w:p>
        </w:tc>
      </w:tr>
      <w:tr w:rsidR="00217EE2" w:rsidRPr="0097260A" w14:paraId="1F6EA6FA" w14:textId="77777777" w:rsidTr="00F82659">
        <w:tc>
          <w:tcPr>
            <w:tcW w:w="6374" w:type="dxa"/>
            <w:tcBorders>
              <w:top w:val="nil"/>
              <w:bottom w:val="nil"/>
            </w:tcBorders>
          </w:tcPr>
          <w:p w14:paraId="6E608669" w14:textId="6938B198" w:rsidR="00217EE2" w:rsidRPr="00736221" w:rsidRDefault="00217EE2" w:rsidP="00217EE2">
            <w:pPr>
              <w:pStyle w:val="Listenabsatz"/>
              <w:spacing w:before="180" w:after="180"/>
              <w:ind w:left="601"/>
              <w:jc w:val="both"/>
            </w:pPr>
            <w:r w:rsidRPr="00736221">
              <w:rPr>
                <w:lang w:eastAsia="de-DE"/>
              </w:rPr>
              <w:t xml:space="preserve">Leistungszeitraum: </w:t>
            </w:r>
            <w:r w:rsidRPr="00736221">
              <w:t>Das Vertragsende darf nicht mehr als 3 Jahre zurückliegen (Bezugspunkt ist die Angebotsfrist) oder der Vertrag dauert noch an</w:t>
            </w:r>
          </w:p>
        </w:tc>
        <w:tc>
          <w:tcPr>
            <w:tcW w:w="7655" w:type="dxa"/>
            <w:gridSpan w:val="2"/>
            <w:tcBorders>
              <w:top w:val="nil"/>
              <w:bottom w:val="nil"/>
            </w:tcBorders>
            <w:vAlign w:val="center"/>
          </w:tcPr>
          <w:p w14:paraId="10086932" w14:textId="77777777" w:rsidR="00217EE2" w:rsidRPr="00736221" w:rsidRDefault="00217EE2" w:rsidP="00217EE2">
            <w:pPr>
              <w:widowControl w:val="0"/>
              <w:spacing w:before="180" w:after="180"/>
              <w:jc w:val="both"/>
              <w:rPr>
                <w:bCs/>
              </w:rPr>
            </w:pPr>
            <w:r w:rsidRPr="00736221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6221">
              <w:rPr>
                <w:bCs/>
              </w:rPr>
              <w:instrText xml:space="preserve"> FORMCHECKBOX </w:instrText>
            </w:r>
            <w:r w:rsidRPr="00736221">
              <w:rPr>
                <w:bCs/>
              </w:rPr>
            </w:r>
            <w:r w:rsidRPr="00736221">
              <w:rPr>
                <w:bCs/>
              </w:rPr>
              <w:fldChar w:fldCharType="separate"/>
            </w:r>
            <w:r w:rsidRPr="00736221">
              <w:rPr>
                <w:bCs/>
              </w:rPr>
              <w:fldChar w:fldCharType="end"/>
            </w:r>
            <w:r w:rsidRPr="00736221">
              <w:rPr>
                <w:bCs/>
              </w:rPr>
              <w:t xml:space="preserve"> Ja, der Vertrag endete vor weniger als 3 Jahren, nämlich zum </w:t>
            </w:r>
            <w:r w:rsidRPr="00736221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36221">
              <w:rPr>
                <w:lang w:eastAsia="de-DE"/>
              </w:rPr>
              <w:instrText xml:space="preserve"> FORMTEXT </w:instrText>
            </w:r>
            <w:r w:rsidRPr="00736221">
              <w:rPr>
                <w:lang w:eastAsia="de-DE"/>
              </w:rPr>
            </w:r>
            <w:r w:rsidRPr="00736221">
              <w:rPr>
                <w:lang w:eastAsia="de-DE"/>
              </w:rPr>
              <w:fldChar w:fldCharType="separate"/>
            </w:r>
            <w:r w:rsidRPr="00736221">
              <w:rPr>
                <w:noProof/>
                <w:lang w:eastAsia="de-DE"/>
              </w:rPr>
              <w:t> </w:t>
            </w:r>
            <w:r w:rsidRPr="00736221">
              <w:rPr>
                <w:noProof/>
                <w:lang w:eastAsia="de-DE"/>
              </w:rPr>
              <w:t> </w:t>
            </w:r>
            <w:r w:rsidRPr="00736221">
              <w:rPr>
                <w:noProof/>
                <w:lang w:eastAsia="de-DE"/>
              </w:rPr>
              <w:t> </w:t>
            </w:r>
            <w:r w:rsidRPr="00736221">
              <w:rPr>
                <w:noProof/>
                <w:lang w:eastAsia="de-DE"/>
              </w:rPr>
              <w:t> </w:t>
            </w:r>
            <w:r w:rsidRPr="00736221">
              <w:rPr>
                <w:noProof/>
                <w:lang w:eastAsia="de-DE"/>
              </w:rPr>
              <w:t> </w:t>
            </w:r>
            <w:r w:rsidRPr="00736221">
              <w:rPr>
                <w:lang w:eastAsia="de-DE"/>
              </w:rPr>
              <w:fldChar w:fldCharType="end"/>
            </w:r>
            <w:r w:rsidRPr="00736221">
              <w:rPr>
                <w:lang w:eastAsia="de-DE"/>
              </w:rPr>
              <w:t>(</w:t>
            </w:r>
            <w:r w:rsidRPr="00736221">
              <w:rPr>
                <w:bCs/>
              </w:rPr>
              <w:t>M/J)</w:t>
            </w:r>
          </w:p>
          <w:p w14:paraId="2DB862EE" w14:textId="77777777" w:rsidR="00217EE2" w:rsidRPr="00736221" w:rsidRDefault="00217EE2" w:rsidP="00217EE2">
            <w:pPr>
              <w:widowControl w:val="0"/>
              <w:spacing w:before="180" w:after="180"/>
              <w:jc w:val="both"/>
              <w:rPr>
                <w:bCs/>
              </w:rPr>
            </w:pPr>
            <w:r w:rsidRPr="00736221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6221">
              <w:rPr>
                <w:bCs/>
              </w:rPr>
              <w:instrText xml:space="preserve"> FORMCHECKBOX </w:instrText>
            </w:r>
            <w:r w:rsidRPr="00736221">
              <w:rPr>
                <w:bCs/>
              </w:rPr>
            </w:r>
            <w:r w:rsidRPr="00736221">
              <w:rPr>
                <w:bCs/>
              </w:rPr>
              <w:fldChar w:fldCharType="separate"/>
            </w:r>
            <w:r w:rsidRPr="00736221">
              <w:rPr>
                <w:bCs/>
              </w:rPr>
              <w:fldChar w:fldCharType="end"/>
            </w:r>
            <w:r w:rsidRPr="00736221">
              <w:rPr>
                <w:bCs/>
              </w:rPr>
              <w:t xml:space="preserve"> Nein, der Vertrag endete vor mehr als 3</w:t>
            </w:r>
            <w:r w:rsidRPr="00736221">
              <w:t xml:space="preserve"> Jahren, nämlich zum </w:t>
            </w:r>
            <w:r w:rsidRPr="00736221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36221">
              <w:rPr>
                <w:lang w:eastAsia="de-DE"/>
              </w:rPr>
              <w:instrText xml:space="preserve"> FORMTEXT </w:instrText>
            </w:r>
            <w:r w:rsidRPr="00736221">
              <w:rPr>
                <w:lang w:eastAsia="de-DE"/>
              </w:rPr>
            </w:r>
            <w:r w:rsidRPr="00736221">
              <w:rPr>
                <w:lang w:eastAsia="de-DE"/>
              </w:rPr>
              <w:fldChar w:fldCharType="separate"/>
            </w:r>
            <w:r w:rsidRPr="00736221">
              <w:rPr>
                <w:noProof/>
                <w:lang w:eastAsia="de-DE"/>
              </w:rPr>
              <w:t> </w:t>
            </w:r>
            <w:r w:rsidRPr="00736221">
              <w:rPr>
                <w:noProof/>
                <w:lang w:eastAsia="de-DE"/>
              </w:rPr>
              <w:t> </w:t>
            </w:r>
            <w:r w:rsidRPr="00736221">
              <w:rPr>
                <w:noProof/>
                <w:lang w:eastAsia="de-DE"/>
              </w:rPr>
              <w:t> </w:t>
            </w:r>
            <w:r w:rsidRPr="00736221">
              <w:rPr>
                <w:noProof/>
                <w:lang w:eastAsia="de-DE"/>
              </w:rPr>
              <w:t> </w:t>
            </w:r>
            <w:r w:rsidRPr="00736221">
              <w:rPr>
                <w:noProof/>
                <w:lang w:eastAsia="de-DE"/>
              </w:rPr>
              <w:t> </w:t>
            </w:r>
            <w:r w:rsidRPr="00736221">
              <w:rPr>
                <w:lang w:eastAsia="de-DE"/>
              </w:rPr>
              <w:fldChar w:fldCharType="end"/>
            </w:r>
            <w:r w:rsidRPr="00736221">
              <w:rPr>
                <w:lang w:eastAsia="de-DE"/>
              </w:rPr>
              <w:t>(</w:t>
            </w:r>
            <w:r w:rsidRPr="00736221">
              <w:rPr>
                <w:bCs/>
              </w:rPr>
              <w:t>M/J)</w:t>
            </w:r>
          </w:p>
          <w:p w14:paraId="15B80E0B" w14:textId="25A278C7" w:rsidR="00217EE2" w:rsidRPr="00736221" w:rsidRDefault="00217EE2" w:rsidP="00217EE2">
            <w:pPr>
              <w:widowControl w:val="0"/>
              <w:spacing w:before="180" w:after="180"/>
              <w:jc w:val="both"/>
            </w:pPr>
            <w:r w:rsidRPr="00736221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6221">
              <w:rPr>
                <w:bCs/>
              </w:rPr>
              <w:instrText xml:space="preserve"> FORMCHECKBOX </w:instrText>
            </w:r>
            <w:r w:rsidRPr="00736221">
              <w:rPr>
                <w:bCs/>
              </w:rPr>
            </w:r>
            <w:r w:rsidRPr="00736221">
              <w:rPr>
                <w:bCs/>
              </w:rPr>
              <w:fldChar w:fldCharType="separate"/>
            </w:r>
            <w:r w:rsidRPr="00736221">
              <w:rPr>
                <w:bCs/>
              </w:rPr>
              <w:fldChar w:fldCharType="end"/>
            </w:r>
            <w:r w:rsidRPr="00736221">
              <w:rPr>
                <w:bCs/>
              </w:rPr>
              <w:t xml:space="preserve"> Der Vertrag / die Leistungserbringung dauert noch an</w:t>
            </w:r>
          </w:p>
          <w:p w14:paraId="08116C26" w14:textId="4FE9A94B" w:rsidR="00217EE2" w:rsidRPr="00736221" w:rsidRDefault="00217EE2" w:rsidP="00217EE2">
            <w:pPr>
              <w:widowControl w:val="0"/>
              <w:spacing w:before="180" w:after="180"/>
              <w:jc w:val="both"/>
            </w:pPr>
          </w:p>
        </w:tc>
      </w:tr>
    </w:tbl>
    <w:p w14:paraId="3D7D3809" w14:textId="594132EE" w:rsidR="00F91377" w:rsidRPr="00D1012A" w:rsidRDefault="00F91377" w:rsidP="008657F9">
      <w:pPr>
        <w:pStyle w:val="berschrift1"/>
        <w:numPr>
          <w:ilvl w:val="0"/>
          <w:numId w:val="11"/>
        </w:numPr>
        <w:spacing w:after="180"/>
        <w:ind w:left="567"/>
        <w:jc w:val="both"/>
      </w:pPr>
      <w:r w:rsidRPr="00D1012A">
        <w:lastRenderedPageBreak/>
        <w:t>Angaben zu Referenz</w:t>
      </w:r>
      <w:r w:rsidR="00B54344">
        <w:t>en</w:t>
      </w:r>
      <w:r w:rsidRPr="00D1012A">
        <w:t xml:space="preserve"> des Bieters / der Bietergemeinschaft</w:t>
      </w:r>
    </w:p>
    <w:p w14:paraId="6E3051F9" w14:textId="1D458A89" w:rsidR="004779DA" w:rsidRPr="00736221" w:rsidRDefault="00F91377" w:rsidP="00F91377">
      <w:pPr>
        <w:spacing w:before="180" w:after="180"/>
        <w:jc w:val="both"/>
        <w:rPr>
          <w:rFonts w:cs="Arial"/>
        </w:rPr>
      </w:pPr>
      <w:r w:rsidRPr="00736221">
        <w:rPr>
          <w:rFonts w:cs="Arial"/>
        </w:rPr>
        <w:t>Die Bieter haben mit ihrem Angebot</w:t>
      </w:r>
      <w:r w:rsidR="005B31D1" w:rsidRPr="00736221">
        <w:rPr>
          <w:rFonts w:cs="Arial"/>
        </w:rPr>
        <w:t xml:space="preserve"> nachfolgend aufgeführte Referenzen</w:t>
      </w:r>
      <w:r w:rsidR="004779DA" w:rsidRPr="00736221">
        <w:rPr>
          <w:rFonts w:cs="Arial"/>
        </w:rPr>
        <w:t xml:space="preserve"> anzugeben.</w:t>
      </w:r>
    </w:p>
    <w:p w14:paraId="15CA94F9" w14:textId="6461E1D4" w:rsidR="00B54344" w:rsidRPr="00736221" w:rsidRDefault="00F91377" w:rsidP="00B54344">
      <w:pPr>
        <w:spacing w:before="180" w:after="180"/>
        <w:jc w:val="both"/>
      </w:pPr>
      <w:r w:rsidRPr="00736221">
        <w:rPr>
          <w:rFonts w:cs="Arial"/>
        </w:rPr>
        <w:t>Der Auftraggeber behält sich vor, Angaben zu Referenz</w:t>
      </w:r>
      <w:r w:rsidR="00B54344">
        <w:rPr>
          <w:rFonts w:cs="Arial"/>
        </w:rPr>
        <w:t>en</w:t>
      </w:r>
      <w:r w:rsidRPr="00736221">
        <w:rPr>
          <w:rFonts w:cs="Arial"/>
        </w:rPr>
        <w:t xml:space="preserve"> beim Referenzgeber zu verifizieren.</w:t>
      </w:r>
      <w:r w:rsidR="000F376D" w:rsidRPr="00736221">
        <w:rPr>
          <w:rFonts w:cs="Arial"/>
        </w:rPr>
        <w:t xml:space="preserve"> </w:t>
      </w:r>
      <w:r w:rsidR="00FD6AA5" w:rsidRPr="00736221">
        <w:t>Der Bieter hat sicherzustellen, dass die erforderlichen Einwilligungen des Referenzgebers, insbesondere in die Weitergabe der Eckdaten zu den Referenz</w:t>
      </w:r>
      <w:r w:rsidR="00B54344">
        <w:t>en</w:t>
      </w:r>
      <w:r w:rsidR="00FD6AA5" w:rsidRPr="00736221">
        <w:t xml:space="preserve"> und in die Weitergabe von Kontaktdaten, vorliegen.</w:t>
      </w:r>
      <w:r w:rsidR="00B54344">
        <w:t xml:space="preserve"> </w:t>
      </w:r>
      <w:r w:rsidR="00B54344" w:rsidRPr="00736221">
        <w:t>Eine Anonymisierung ist im Einzelfall zulässig, soweit die geforderten Angaben für die Bewertung der Referenz</w:t>
      </w:r>
      <w:r w:rsidR="00B54344">
        <w:t>en</w:t>
      </w:r>
      <w:r w:rsidR="00B54344" w:rsidRPr="00736221">
        <w:t xml:space="preserve"> noch ersichtlich sind.</w:t>
      </w:r>
    </w:p>
    <w:p w14:paraId="7B7DEB31" w14:textId="2FF10306" w:rsidR="00941BEF" w:rsidRDefault="00941BEF" w:rsidP="00F91377">
      <w:pPr>
        <w:spacing w:before="180" w:after="180"/>
        <w:jc w:val="both"/>
        <w:rPr>
          <w:rFonts w:cs="Arial"/>
        </w:rPr>
      </w:pPr>
      <w:r w:rsidRPr="00736221">
        <w:rPr>
          <w:rFonts w:cs="Arial"/>
        </w:rPr>
        <w:t>D</w:t>
      </w:r>
      <w:r w:rsidR="00B54344">
        <w:rPr>
          <w:rFonts w:cs="Arial"/>
        </w:rPr>
        <w:t>ie</w:t>
      </w:r>
      <w:r w:rsidRPr="00736221">
        <w:rPr>
          <w:rFonts w:cs="Arial"/>
        </w:rPr>
        <w:t xml:space="preserve"> Referenz muss folgende Kriterien erfüllen (= </w:t>
      </w:r>
      <w:r w:rsidRPr="00736221">
        <w:rPr>
          <w:b/>
          <w:color w:val="FF0000"/>
        </w:rPr>
        <w:t>Mindestanforderung):</w:t>
      </w:r>
    </w:p>
    <w:p w14:paraId="639DB728" w14:textId="44133CA3" w:rsidR="00C727B3" w:rsidRPr="002A7C80" w:rsidRDefault="002F7A58" w:rsidP="00094FCA">
      <w:pPr>
        <w:spacing w:before="180" w:after="180"/>
        <w:jc w:val="both"/>
      </w:pPr>
      <w:r w:rsidRPr="002A7C80">
        <w:t xml:space="preserve">Kriterien zu </w:t>
      </w:r>
      <w:r w:rsidR="00C727B3" w:rsidRPr="002A7C80">
        <w:t>Referenzart 1</w:t>
      </w:r>
    </w:p>
    <w:p w14:paraId="3195B7D6" w14:textId="74C72062" w:rsidR="00393E7A" w:rsidRPr="002A7C80" w:rsidRDefault="00393E7A" w:rsidP="00393E7A">
      <w:pPr>
        <w:pStyle w:val="Listenabsatz"/>
        <w:numPr>
          <w:ilvl w:val="0"/>
          <w:numId w:val="26"/>
        </w:numPr>
        <w:spacing w:before="180" w:after="180"/>
        <w:jc w:val="both"/>
      </w:pPr>
      <w:r w:rsidRPr="002A7C80">
        <w:t xml:space="preserve">Anzahl einzureichender Referenzen der Referenzart: </w:t>
      </w:r>
      <w:r w:rsidR="008270D5" w:rsidRPr="002A7C80">
        <w:t>2</w:t>
      </w:r>
    </w:p>
    <w:p w14:paraId="576784BA" w14:textId="27CB5DB0" w:rsidR="003223FB" w:rsidRPr="002A7C80" w:rsidRDefault="003223FB" w:rsidP="003223FB">
      <w:pPr>
        <w:pStyle w:val="Listenabsatz"/>
        <w:numPr>
          <w:ilvl w:val="0"/>
          <w:numId w:val="26"/>
        </w:numPr>
        <w:spacing w:before="180" w:after="180"/>
        <w:jc w:val="both"/>
        <w:rPr>
          <w:color w:val="FF0000"/>
        </w:rPr>
      </w:pPr>
      <w:r w:rsidRPr="002A7C80">
        <w:t>Leistungsart:</w:t>
      </w:r>
      <w:r w:rsidR="00083AA6" w:rsidRPr="002A7C80">
        <w:t xml:space="preserve"> </w:t>
      </w:r>
      <w:r w:rsidR="00820F13" w:rsidRPr="002A7C80">
        <w:t>1st</w:t>
      </w:r>
      <w:r w:rsidR="00F53914" w:rsidRPr="002A7C80">
        <w:t>-</w:t>
      </w:r>
      <w:r w:rsidR="00CC1309" w:rsidRPr="002A7C80">
        <w:t xml:space="preserve">, </w:t>
      </w:r>
      <w:r w:rsidR="00820F13" w:rsidRPr="002A7C80">
        <w:t>2</w:t>
      </w:r>
      <w:r w:rsidR="00110B1F" w:rsidRPr="002A7C80">
        <w:t>nd</w:t>
      </w:r>
      <w:r w:rsidR="00F53914" w:rsidRPr="002A7C80">
        <w:t>-</w:t>
      </w:r>
      <w:r w:rsidR="00820F13" w:rsidRPr="002A7C80">
        <w:t xml:space="preserve"> und 3</w:t>
      </w:r>
      <w:r w:rsidR="00110B1F" w:rsidRPr="002A7C80">
        <w:t>rd</w:t>
      </w:r>
      <w:r w:rsidR="00F53914" w:rsidRPr="002A7C80">
        <w:t>-</w:t>
      </w:r>
      <w:r w:rsidR="00820F13" w:rsidRPr="002A7C80">
        <w:t>Level</w:t>
      </w:r>
      <w:r w:rsidR="00F53914" w:rsidRPr="002A7C80">
        <w:t>-</w:t>
      </w:r>
      <w:r w:rsidR="00504171" w:rsidRPr="002A7C80">
        <w:t>Support</w:t>
      </w:r>
      <w:r w:rsidR="00820F13" w:rsidRPr="002A7C80">
        <w:t xml:space="preserve"> für</w:t>
      </w:r>
      <w:r w:rsidR="004C5F51" w:rsidRPr="002A7C80">
        <w:t xml:space="preserve"> </w:t>
      </w:r>
      <w:r w:rsidR="00CC1309" w:rsidRPr="002A7C80">
        <w:t>aktuelle</w:t>
      </w:r>
      <w:r w:rsidR="00B24037" w:rsidRPr="002A7C80">
        <w:t xml:space="preserve"> und </w:t>
      </w:r>
      <w:r w:rsidR="00A10676" w:rsidRPr="002A7C80">
        <w:t xml:space="preserve">nicht mehr supportete </w:t>
      </w:r>
      <w:r w:rsidR="00293F0A" w:rsidRPr="002A7C80">
        <w:t>Microsoft-</w:t>
      </w:r>
      <w:r w:rsidR="002A7C80" w:rsidRPr="002A7C80">
        <w:t>Betriebss</w:t>
      </w:r>
      <w:r w:rsidR="002A7C80">
        <w:t>y</w:t>
      </w:r>
      <w:r w:rsidR="002A7C80" w:rsidRPr="002A7C80">
        <w:t>stem</w:t>
      </w:r>
      <w:r w:rsidR="002A7C80">
        <w:t>en</w:t>
      </w:r>
    </w:p>
    <w:p w14:paraId="395BA7DE" w14:textId="2AF8EDEA" w:rsidR="003223FB" w:rsidRPr="002A7C80" w:rsidRDefault="003223FB" w:rsidP="003223FB">
      <w:pPr>
        <w:pStyle w:val="Listenabsatz"/>
        <w:numPr>
          <w:ilvl w:val="0"/>
          <w:numId w:val="26"/>
        </w:numPr>
        <w:spacing w:before="180" w:after="180"/>
        <w:jc w:val="both"/>
        <w:rPr>
          <w:i/>
          <w:iCs/>
          <w:color w:val="FF0000"/>
        </w:rPr>
      </w:pPr>
      <w:r w:rsidRPr="002A7C80">
        <w:t>Leistungsumfang:</w:t>
      </w:r>
      <w:r w:rsidR="00F11E53" w:rsidRPr="002A7C80">
        <w:t xml:space="preserve"> </w:t>
      </w:r>
      <w:r w:rsidR="009C7DAE" w:rsidRPr="002A7C80">
        <w:t xml:space="preserve">mind. </w:t>
      </w:r>
      <w:r w:rsidR="00512C72" w:rsidRPr="002A7C80">
        <w:t>300</w:t>
      </w:r>
      <w:r w:rsidR="00F3730D" w:rsidRPr="002A7C80">
        <w:t xml:space="preserve"> Geräte</w:t>
      </w:r>
      <w:r w:rsidR="009C7DAE" w:rsidRPr="002A7C80">
        <w:t xml:space="preserve"> </w:t>
      </w:r>
    </w:p>
    <w:p w14:paraId="0C43B064" w14:textId="5F3F6307" w:rsidR="003223FB" w:rsidRPr="002A7C80" w:rsidRDefault="003223FB" w:rsidP="003223FB">
      <w:pPr>
        <w:pStyle w:val="Listenabsatz"/>
        <w:numPr>
          <w:ilvl w:val="0"/>
          <w:numId w:val="26"/>
        </w:numPr>
        <w:spacing w:before="180" w:after="180"/>
        <w:jc w:val="both"/>
      </w:pPr>
      <w:r w:rsidRPr="002A7C80">
        <w:t>Leistungsdauer:</w:t>
      </w:r>
      <w:r w:rsidR="00CB236E" w:rsidRPr="002A7C80">
        <w:t xml:space="preserve"> </w:t>
      </w:r>
      <w:r w:rsidR="006A2E51" w:rsidRPr="002A7C80">
        <w:t>mind. 24 Monate</w:t>
      </w:r>
      <w:r w:rsidR="00F11E53" w:rsidRPr="002A7C80">
        <w:t xml:space="preserve"> </w:t>
      </w:r>
    </w:p>
    <w:p w14:paraId="68478694" w14:textId="7AD7ECD4" w:rsidR="00C727B3" w:rsidRPr="002A7C80" w:rsidRDefault="003223FB" w:rsidP="00EA7FA0">
      <w:pPr>
        <w:pStyle w:val="Listenabsatz"/>
        <w:numPr>
          <w:ilvl w:val="0"/>
          <w:numId w:val="26"/>
        </w:numPr>
        <w:spacing w:before="180" w:after="180"/>
        <w:jc w:val="both"/>
      </w:pPr>
      <w:r w:rsidRPr="002A7C80">
        <w:t>Leistungszeitraum:</w:t>
      </w:r>
      <w:r w:rsidR="009619B6" w:rsidRPr="002A7C80">
        <w:t xml:space="preserve"> </w:t>
      </w:r>
      <w:r w:rsidR="00150711" w:rsidRPr="002A7C80">
        <w:t>Das Vertragsende darf nicht mehr als 3 Jahre zurückliegen (Bezugspunkt ist die Angebotsfrist).</w:t>
      </w:r>
    </w:p>
    <w:p w14:paraId="3AD3FC6C" w14:textId="77777777" w:rsidR="00F91377" w:rsidRPr="0097260A" w:rsidRDefault="00F91377" w:rsidP="00F91377">
      <w:pPr>
        <w:keepLines/>
        <w:spacing w:before="180" w:after="180"/>
        <w:jc w:val="both"/>
        <w:rPr>
          <w:rFonts w:cs="Arial"/>
        </w:rPr>
      </w:pPr>
      <w:r w:rsidRPr="002A7C80">
        <w:rPr>
          <w:b/>
        </w:rPr>
        <w:t xml:space="preserve">Referenzart 1 </w:t>
      </w:r>
      <w:r w:rsidRPr="002A7C80">
        <w:t xml:space="preserve">(Als </w:t>
      </w:r>
      <w:r w:rsidRPr="002A7C80">
        <w:rPr>
          <w:b/>
          <w:color w:val="FF0000"/>
        </w:rPr>
        <w:t>Mindestanforderung</w:t>
      </w:r>
      <w:r w:rsidRPr="002A7C80">
        <w:rPr>
          <w:color w:val="FF0000"/>
        </w:rPr>
        <w:t xml:space="preserve"> </w:t>
      </w:r>
      <w:r w:rsidRPr="002A7C80">
        <w:t>sind mindestens 2 Referenzen</w:t>
      </w:r>
      <w:r w:rsidRPr="00C41232">
        <w:t xml:space="preserve"> einzureichen.</w:t>
      </w:r>
      <w:r w:rsidRPr="00C41232">
        <w:rPr>
          <w:rFonts w:eastAsia="Times New Roman" w:cs="Times New Roman"/>
          <w:szCs w:val="20"/>
          <w:lang w:eastAsia="de-DE"/>
        </w:rPr>
        <w:t>)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409"/>
        <w:gridCol w:w="2410"/>
        <w:gridCol w:w="2410"/>
        <w:gridCol w:w="2410"/>
      </w:tblGrid>
      <w:tr w:rsidR="00F91377" w:rsidRPr="00F91377" w14:paraId="734EE16E" w14:textId="77777777" w:rsidTr="00535CC0">
        <w:tc>
          <w:tcPr>
            <w:tcW w:w="4390" w:type="dxa"/>
            <w:tcBorders>
              <w:bottom w:val="single" w:sz="4" w:space="0" w:color="auto"/>
            </w:tcBorders>
          </w:tcPr>
          <w:p w14:paraId="71877F0B" w14:textId="77777777" w:rsidR="00F91377" w:rsidRPr="0097260A" w:rsidRDefault="00F91377" w:rsidP="00535CC0">
            <w:pPr>
              <w:keepNext/>
              <w:widowControl w:val="0"/>
              <w:spacing w:before="180" w:after="180"/>
              <w:jc w:val="both"/>
            </w:pP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</w:tcPr>
          <w:p w14:paraId="7621B198" w14:textId="557D251F" w:rsidR="00F91377" w:rsidRPr="002A7C80" w:rsidRDefault="00F91377" w:rsidP="00F91377">
            <w:pPr>
              <w:keepNext/>
              <w:widowControl w:val="0"/>
              <w:spacing w:before="180" w:after="180"/>
              <w:jc w:val="both"/>
            </w:pPr>
            <w:r w:rsidRPr="002A7C80">
              <w:rPr>
                <w:b/>
                <w:lang w:eastAsia="de-DE"/>
              </w:rPr>
              <w:t>Referenz 1 zu Referenzart 1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05A703F1" w14:textId="6AB61031" w:rsidR="00F91377" w:rsidRPr="002A7C80" w:rsidRDefault="00F91377" w:rsidP="00F91377">
            <w:pPr>
              <w:keepNext/>
              <w:widowControl w:val="0"/>
              <w:spacing w:before="180" w:after="180"/>
              <w:jc w:val="both"/>
            </w:pPr>
            <w:r w:rsidRPr="002A7C80">
              <w:rPr>
                <w:b/>
                <w:lang w:eastAsia="de-DE"/>
              </w:rPr>
              <w:t>Referenz 2 zu Referenzart 1</w:t>
            </w:r>
          </w:p>
        </w:tc>
      </w:tr>
      <w:tr w:rsidR="00F91377" w:rsidRPr="00F91377" w14:paraId="44BD58DF" w14:textId="77777777" w:rsidTr="00535CC0">
        <w:tc>
          <w:tcPr>
            <w:tcW w:w="4390" w:type="dxa"/>
            <w:tcBorders>
              <w:bottom w:val="single" w:sz="4" w:space="0" w:color="auto"/>
            </w:tcBorders>
          </w:tcPr>
          <w:p w14:paraId="342B3199" w14:textId="31DBF5FC" w:rsidR="00F91377" w:rsidRPr="00BA46A6" w:rsidRDefault="00F91377" w:rsidP="00535CC0">
            <w:pPr>
              <w:widowControl w:val="0"/>
              <w:spacing w:before="180" w:after="180"/>
              <w:jc w:val="both"/>
            </w:pPr>
            <w:r w:rsidRPr="00BA46A6">
              <w:rPr>
                <w:b/>
              </w:rPr>
              <w:t>Name des Auftragnehmers</w:t>
            </w:r>
            <w:r w:rsidRPr="00BA46A6">
              <w:t xml:space="preserve"> (</w:t>
            </w:r>
            <w:r w:rsidR="000A2EA4" w:rsidRPr="00BA46A6">
              <w:t>Bieter</w:t>
            </w:r>
            <w:r w:rsidRPr="00BA46A6">
              <w:t xml:space="preserve"> / </w:t>
            </w:r>
            <w:r w:rsidR="000A2EA4" w:rsidRPr="00BA46A6">
              <w:t>Bieter</w:t>
            </w:r>
            <w:r w:rsidRPr="00BA46A6">
              <w:t xml:space="preserve">gemeinschaft oder einzelnes Mitglied) </w:t>
            </w: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</w:tcPr>
          <w:p w14:paraId="781A7F23" w14:textId="77777777" w:rsidR="00F91377" w:rsidRPr="00BA46A6" w:rsidRDefault="00F91377" w:rsidP="00535CC0">
            <w:pPr>
              <w:widowControl w:val="0"/>
              <w:spacing w:before="180" w:after="180"/>
              <w:jc w:val="both"/>
            </w:pPr>
            <w:r w:rsidRPr="00BA46A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lang w:eastAsia="de-DE"/>
              </w:rPr>
              <w:instrText xml:space="preserve"> FORMTEXT </w:instrText>
            </w:r>
            <w:r w:rsidRPr="00BA46A6">
              <w:rPr>
                <w:lang w:eastAsia="de-DE"/>
              </w:rPr>
            </w:r>
            <w:r w:rsidRPr="00BA46A6">
              <w:rPr>
                <w:lang w:eastAsia="de-DE"/>
              </w:rPr>
              <w:fldChar w:fldCharType="separate"/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2B8C69A3" w14:textId="77777777" w:rsidR="00F91377" w:rsidRPr="00BA46A6" w:rsidRDefault="00F91377" w:rsidP="00535CC0">
            <w:pPr>
              <w:widowControl w:val="0"/>
              <w:spacing w:before="180" w:after="180"/>
              <w:jc w:val="both"/>
            </w:pPr>
            <w:r w:rsidRPr="00BA46A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lang w:eastAsia="de-DE"/>
              </w:rPr>
              <w:instrText xml:space="preserve"> FORMTEXT </w:instrText>
            </w:r>
            <w:r w:rsidRPr="00BA46A6">
              <w:rPr>
                <w:lang w:eastAsia="de-DE"/>
              </w:rPr>
            </w:r>
            <w:r w:rsidRPr="00BA46A6">
              <w:rPr>
                <w:lang w:eastAsia="de-DE"/>
              </w:rPr>
              <w:fldChar w:fldCharType="separate"/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lang w:eastAsia="de-DE"/>
              </w:rPr>
              <w:fldChar w:fldCharType="end"/>
            </w:r>
          </w:p>
        </w:tc>
      </w:tr>
      <w:tr w:rsidR="00F91377" w:rsidRPr="00F91377" w14:paraId="2D5BC9AB" w14:textId="77777777" w:rsidTr="00535CC0"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2F0747DE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b/>
              </w:rPr>
            </w:pPr>
            <w:r w:rsidRPr="00BA46A6">
              <w:rPr>
                <w:b/>
              </w:rPr>
              <w:t>Name und Adresse des Auftraggebers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CD5DB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BA46A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lang w:eastAsia="de-DE"/>
              </w:rPr>
              <w:instrText xml:space="preserve"> FORMTEXT </w:instrText>
            </w:r>
            <w:r w:rsidRPr="00BA46A6">
              <w:rPr>
                <w:lang w:eastAsia="de-DE"/>
              </w:rPr>
            </w:r>
            <w:r w:rsidRPr="00BA46A6">
              <w:rPr>
                <w:lang w:eastAsia="de-DE"/>
              </w:rPr>
              <w:fldChar w:fldCharType="separate"/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513F8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BA46A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lang w:eastAsia="de-DE"/>
              </w:rPr>
              <w:instrText xml:space="preserve"> FORMTEXT </w:instrText>
            </w:r>
            <w:r w:rsidRPr="00BA46A6">
              <w:rPr>
                <w:lang w:eastAsia="de-DE"/>
              </w:rPr>
            </w:r>
            <w:r w:rsidRPr="00BA46A6">
              <w:rPr>
                <w:lang w:eastAsia="de-DE"/>
              </w:rPr>
              <w:fldChar w:fldCharType="separate"/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lang w:eastAsia="de-DE"/>
              </w:rPr>
              <w:fldChar w:fldCharType="end"/>
            </w:r>
          </w:p>
        </w:tc>
      </w:tr>
      <w:tr w:rsidR="00F91377" w:rsidRPr="0097260A" w14:paraId="624FBCFC" w14:textId="77777777" w:rsidTr="00535CC0"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35545DEB" w14:textId="77777777" w:rsidR="00F91377" w:rsidRPr="00BA46A6" w:rsidRDefault="00F91377" w:rsidP="00535CC0">
            <w:pPr>
              <w:widowControl w:val="0"/>
              <w:spacing w:before="180" w:after="180"/>
              <w:jc w:val="both"/>
            </w:pPr>
            <w:r w:rsidRPr="00BA46A6">
              <w:rPr>
                <w:b/>
                <w:lang w:eastAsia="de-DE"/>
              </w:rPr>
              <w:lastRenderedPageBreak/>
              <w:t>Ansprechpartner beim Auftraggeber mit Telefonnummer</w:t>
            </w:r>
            <w:r w:rsidRPr="00BA46A6">
              <w:rPr>
                <w:lang w:eastAsia="de-DE"/>
              </w:rPr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3CE13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BA46A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lang w:eastAsia="de-DE"/>
              </w:rPr>
              <w:instrText xml:space="preserve"> FORMTEXT </w:instrText>
            </w:r>
            <w:r w:rsidRPr="00BA46A6">
              <w:rPr>
                <w:lang w:eastAsia="de-DE"/>
              </w:rPr>
            </w:r>
            <w:r w:rsidRPr="00BA46A6">
              <w:rPr>
                <w:lang w:eastAsia="de-DE"/>
              </w:rPr>
              <w:fldChar w:fldCharType="separate"/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25703E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BA46A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lang w:eastAsia="de-DE"/>
              </w:rPr>
              <w:instrText xml:space="preserve"> FORMTEXT </w:instrText>
            </w:r>
            <w:r w:rsidRPr="00BA46A6">
              <w:rPr>
                <w:lang w:eastAsia="de-DE"/>
              </w:rPr>
            </w:r>
            <w:r w:rsidRPr="00BA46A6">
              <w:rPr>
                <w:lang w:eastAsia="de-DE"/>
              </w:rPr>
              <w:fldChar w:fldCharType="separate"/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lang w:eastAsia="de-DE"/>
              </w:rPr>
              <w:fldChar w:fldCharType="end"/>
            </w:r>
          </w:p>
        </w:tc>
      </w:tr>
      <w:tr w:rsidR="00F91377" w:rsidRPr="0097260A" w14:paraId="7731D797" w14:textId="77777777" w:rsidTr="00535CC0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2811F94F" w14:textId="455C1008" w:rsidR="00F91377" w:rsidRPr="00F91377" w:rsidRDefault="00F91377" w:rsidP="00F91377">
            <w:pPr>
              <w:spacing w:before="180" w:after="180"/>
              <w:jc w:val="both"/>
              <w:rPr>
                <w:highlight w:val="yellow"/>
              </w:rPr>
            </w:pPr>
            <w:r w:rsidRPr="00BA46A6">
              <w:rPr>
                <w:b/>
                <w:lang w:eastAsia="de-DE"/>
              </w:rPr>
              <w:t>Leistungsart</w:t>
            </w:r>
            <w:r w:rsidRPr="00BA46A6">
              <w:rPr>
                <w:lang w:eastAsia="de-DE"/>
              </w:rPr>
              <w:t xml:space="preserve">: </w:t>
            </w:r>
            <w:r w:rsidR="002A7C80" w:rsidRPr="002A7C80">
              <w:t>1st-, 2nd- und 3rd-Level-Support für aktuelle und nicht mehr supportete Microsoft-Betriebssystem</w:t>
            </w:r>
            <w:r w:rsidR="002A7C80">
              <w:t>en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496211E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E815870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32A80AD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0974B54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F91377" w:rsidRPr="0097260A" w14:paraId="63FC4408" w14:textId="77777777" w:rsidTr="00535CC0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248" w14:textId="2D507408" w:rsidR="00F91377" w:rsidRPr="00BA46A6" w:rsidRDefault="00B54344" w:rsidP="0067167C">
            <w:pPr>
              <w:widowControl w:val="0"/>
              <w:spacing w:before="180" w:after="180"/>
              <w:ind w:left="33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>Referenz</w:t>
            </w:r>
            <w:r w:rsidR="00F91377" w:rsidRPr="00BA46A6">
              <w:rPr>
                <w:b/>
                <w:lang w:eastAsia="de-DE"/>
              </w:rPr>
              <w:t>inhalte / -schwerpunkte: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89B0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DD23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</w:tr>
      <w:tr w:rsidR="00F91377" w:rsidRPr="0097260A" w14:paraId="381B6A6D" w14:textId="77777777" w:rsidTr="00535CC0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5470E803" w14:textId="10545AFC" w:rsidR="00F91377" w:rsidRPr="00F91377" w:rsidRDefault="00F91377" w:rsidP="00F91377">
            <w:pPr>
              <w:spacing w:before="180" w:after="180"/>
              <w:jc w:val="both"/>
              <w:rPr>
                <w:highlight w:val="yellow"/>
              </w:rPr>
            </w:pPr>
            <w:r w:rsidRPr="00BA46A6">
              <w:rPr>
                <w:b/>
                <w:lang w:eastAsia="de-DE"/>
              </w:rPr>
              <w:t>Leistungsumfang</w:t>
            </w:r>
            <w:r w:rsidRPr="00BA46A6">
              <w:rPr>
                <w:lang w:eastAsia="de-DE"/>
              </w:rPr>
              <w:t xml:space="preserve">: </w:t>
            </w:r>
            <w:r w:rsidR="002A7C80">
              <w:rPr>
                <w:lang w:eastAsia="de-DE"/>
              </w:rPr>
              <w:t xml:space="preserve">Support für mind. </w:t>
            </w:r>
            <w:r w:rsidR="002A7C80" w:rsidRPr="002A7C80">
              <w:rPr>
                <w:b/>
                <w:bCs/>
                <w:lang w:eastAsia="de-DE"/>
              </w:rPr>
              <w:t>300 G</w:t>
            </w:r>
            <w:r w:rsidR="002A7C80">
              <w:rPr>
                <w:b/>
                <w:bCs/>
                <w:lang w:eastAsia="de-DE"/>
              </w:rPr>
              <w:t>e</w:t>
            </w:r>
            <w:r w:rsidR="002A7C80" w:rsidRPr="002A7C80">
              <w:rPr>
                <w:b/>
                <w:bCs/>
                <w:lang w:eastAsia="de-DE"/>
              </w:rPr>
              <w:t>r</w:t>
            </w:r>
            <w:r w:rsidR="002A7C80">
              <w:rPr>
                <w:b/>
                <w:bCs/>
                <w:lang w:eastAsia="de-DE"/>
              </w:rPr>
              <w:t>ä</w:t>
            </w:r>
            <w:r w:rsidR="002A7C80" w:rsidRPr="002A7C80">
              <w:rPr>
                <w:b/>
                <w:bCs/>
                <w:lang w:eastAsia="de-DE"/>
              </w:rPr>
              <w:t>te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A819C20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94F33B8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E7FE73E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BD727B6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F91377" w:rsidRPr="0097260A" w14:paraId="694FBE35" w14:textId="77777777" w:rsidTr="00535CC0"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5FCAC936" w14:textId="23917DCB" w:rsidR="00F91377" w:rsidRPr="00F91377" w:rsidRDefault="00F91377" w:rsidP="00F91377">
            <w:pPr>
              <w:widowControl w:val="0"/>
              <w:spacing w:before="180" w:after="180"/>
              <w:ind w:left="33"/>
              <w:jc w:val="both"/>
              <w:rPr>
                <w:highlight w:val="yellow"/>
                <w:lang w:eastAsia="de-DE"/>
              </w:rPr>
            </w:pPr>
            <w:r w:rsidRPr="002A7C80">
              <w:rPr>
                <w:b/>
                <w:lang w:eastAsia="de-DE"/>
              </w:rPr>
              <w:t>Leistungsdauer</w:t>
            </w:r>
            <w:r w:rsidRPr="002A7C80">
              <w:rPr>
                <w:lang w:eastAsia="de-DE"/>
              </w:rPr>
              <w:t xml:space="preserve">: </w:t>
            </w:r>
            <w:r w:rsidR="00EF497A" w:rsidRPr="009E0D2B">
              <w:t>D</w:t>
            </w:r>
            <w:r w:rsidR="00653F79" w:rsidRPr="009E0D2B">
              <w:t>ie</w:t>
            </w:r>
            <w:r w:rsidR="00EF497A" w:rsidRPr="009E0D2B">
              <w:t xml:space="preserve"> </w:t>
            </w:r>
            <w:r w:rsidR="00653F79" w:rsidRPr="009E0D2B">
              <w:t>(b</w:t>
            </w:r>
            <w:r w:rsidR="00653F79" w:rsidRPr="009E0D2B">
              <w:rPr>
                <w:rFonts w:cs="Arial"/>
              </w:rPr>
              <w:t>isherige) Leistungszeit</w:t>
            </w:r>
            <w:r w:rsidR="00EF497A" w:rsidRPr="009E0D2B">
              <w:rPr>
                <w:rFonts w:cs="Arial"/>
              </w:rPr>
              <w:t xml:space="preserve"> muss mindestens </w:t>
            </w:r>
            <w:r w:rsidR="002A7C80" w:rsidRPr="002A7C80">
              <w:rPr>
                <w:rFonts w:cs="Arial"/>
                <w:b/>
                <w:bCs/>
              </w:rPr>
              <w:t>24 Monate</w:t>
            </w:r>
            <w:r w:rsidR="00EF497A" w:rsidRPr="002A7C80">
              <w:rPr>
                <w:rFonts w:cs="Arial"/>
              </w:rPr>
              <w:t xml:space="preserve"> </w:t>
            </w:r>
            <w:r w:rsidR="00653F79" w:rsidRPr="009E0D2B">
              <w:rPr>
                <w:rFonts w:cs="Arial"/>
              </w:rPr>
              <w:t>betragen</w:t>
            </w:r>
            <w:r w:rsidR="00EF497A" w:rsidRPr="009E0D2B">
              <w:rPr>
                <w:rFonts w:cs="Arial"/>
              </w:rPr>
              <w:t xml:space="preserve"> </w:t>
            </w:r>
            <w:r w:rsidR="00653F79" w:rsidRPr="009E0D2B">
              <w:rPr>
                <w:rFonts w:cs="Arial"/>
              </w:rPr>
              <w:t>(</w:t>
            </w:r>
            <w:r w:rsidR="00EF497A" w:rsidRPr="009E0D2B">
              <w:rPr>
                <w:rFonts w:cs="Arial"/>
              </w:rPr>
              <w:t>haben</w:t>
            </w:r>
            <w:r w:rsidR="00653F79" w:rsidRPr="009E0D2B">
              <w:rPr>
                <w:rFonts w:cs="Arial"/>
              </w:rPr>
              <w:t>)</w:t>
            </w:r>
            <w:r w:rsidR="00EF497A" w:rsidRPr="009E0D2B">
              <w:rPr>
                <w:rFonts w:cs="Arial"/>
              </w:rPr>
              <w:t>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60273" w14:textId="77777777" w:rsidR="00F91377" w:rsidRPr="009E0D2B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nämlich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 xml:space="preserve"> Monate</w:t>
            </w:r>
          </w:p>
          <w:p w14:paraId="72E8A37B" w14:textId="77777777" w:rsidR="00F91377" w:rsidRPr="009E0D2B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49E3E" w14:textId="77777777" w:rsidR="00F91377" w:rsidRPr="009E0D2B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nämlich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 xml:space="preserve"> Monate</w:t>
            </w:r>
          </w:p>
          <w:p w14:paraId="34C79FF1" w14:textId="77777777" w:rsidR="00F91377" w:rsidRPr="009E0D2B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</w:t>
            </w:r>
          </w:p>
        </w:tc>
      </w:tr>
      <w:tr w:rsidR="00F91377" w:rsidRPr="0097260A" w14:paraId="5EF49E28" w14:textId="77777777" w:rsidTr="00E8196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F968" w14:textId="656F7A24" w:rsidR="00F91377" w:rsidRPr="009E0D2B" w:rsidRDefault="00CC2973" w:rsidP="00C26881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9E0D2B">
              <w:rPr>
                <w:b/>
                <w:bCs/>
                <w:lang w:eastAsia="de-DE"/>
              </w:rPr>
              <w:t>Leistungszeitraum:</w:t>
            </w:r>
            <w:r w:rsidRPr="009E0D2B">
              <w:rPr>
                <w:lang w:eastAsia="de-DE"/>
              </w:rPr>
              <w:t xml:space="preserve"> </w:t>
            </w:r>
            <w:r w:rsidRPr="009E0D2B">
              <w:t>Das Vertragsende darf nicht mehr als 3 Jahre zurückliegen (Bezugspunkt ist die Angebotsfrist)</w:t>
            </w:r>
            <w:r w:rsidR="00413F7F" w:rsidRPr="009E0D2B">
              <w:t xml:space="preserve"> oder </w:t>
            </w:r>
            <w:proofErr w:type="gramStart"/>
            <w:r w:rsidR="00541498" w:rsidRPr="009E0D2B">
              <w:t>das Vertrag</w:t>
            </w:r>
            <w:proofErr w:type="gramEnd"/>
            <w:r w:rsidR="00541498" w:rsidRPr="009E0D2B">
              <w:t xml:space="preserve"> dauert noch an</w:t>
            </w:r>
            <w:r w:rsidR="00FE56D0" w:rsidRPr="009E0D2B">
              <w:t xml:space="preserve">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D1F3" w14:textId="77777777" w:rsidR="00CC2973" w:rsidRPr="009E0D2B" w:rsidRDefault="00CC2973" w:rsidP="00CC297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0E2638C3" w14:textId="77777777" w:rsidR="00CC2973" w:rsidRPr="009E0D2B" w:rsidRDefault="00CC2973" w:rsidP="00CC297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6B5C5060" w14:textId="77777777" w:rsidR="00CC2973" w:rsidRPr="009E0D2B" w:rsidRDefault="00CC2973" w:rsidP="00CC2973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5EACD1D0" w14:textId="261FF520" w:rsidR="00F91377" w:rsidRPr="009E0D2B" w:rsidRDefault="00F91377" w:rsidP="00535CC0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5C95" w14:textId="77777777" w:rsidR="00CC2973" w:rsidRPr="009E0D2B" w:rsidRDefault="00CC2973" w:rsidP="00CC297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4794AC2D" w14:textId="77777777" w:rsidR="00CC2973" w:rsidRPr="009E0D2B" w:rsidRDefault="00CC2973" w:rsidP="00CC297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2D9E1157" w14:textId="77777777" w:rsidR="00CC2973" w:rsidRPr="009E0D2B" w:rsidRDefault="00CC2973" w:rsidP="00CC2973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26F9F9E5" w14:textId="17926FF1" w:rsidR="00F91377" w:rsidRPr="009E0D2B" w:rsidRDefault="00F91377" w:rsidP="00535CC0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</w:tbl>
    <w:p w14:paraId="3F0CB79F" w14:textId="77777777" w:rsidR="00212BD3" w:rsidRDefault="00212BD3" w:rsidP="00212BD3">
      <w:pPr>
        <w:spacing w:before="180" w:after="180"/>
        <w:jc w:val="both"/>
        <w:sectPr w:rsidR="00212BD3" w:rsidSect="00212BD3">
          <w:pgSz w:w="16838" w:h="11906" w:orient="landscape" w:code="9"/>
          <w:pgMar w:top="1418" w:right="1418" w:bottom="1418" w:left="1418" w:header="709" w:footer="567" w:gutter="0"/>
          <w:cols w:space="708"/>
          <w:docGrid w:linePitch="360"/>
        </w:sectPr>
      </w:pPr>
    </w:p>
    <w:p w14:paraId="4BCA112D" w14:textId="01FD5E04" w:rsidR="00BB3803" w:rsidRPr="002A7C80" w:rsidRDefault="00BB3803" w:rsidP="008657F9">
      <w:pPr>
        <w:pStyle w:val="berschrift1"/>
        <w:numPr>
          <w:ilvl w:val="0"/>
          <w:numId w:val="11"/>
        </w:numPr>
        <w:spacing w:after="180"/>
        <w:ind w:left="567"/>
        <w:jc w:val="both"/>
      </w:pPr>
      <w:r w:rsidRPr="00A35585">
        <w:rPr>
          <w:highlight w:val="lightGray"/>
        </w:rPr>
        <w:lastRenderedPageBreak/>
        <w:t xml:space="preserve">Eigenerklärung Zertifizierung </w:t>
      </w:r>
      <w:r w:rsidR="00FC522D" w:rsidRPr="002A7C80">
        <w:t>Gold</w:t>
      </w:r>
      <w:r w:rsidR="0084622B" w:rsidRPr="002A7C80">
        <w:t>partner Microsoft</w:t>
      </w:r>
      <w:r w:rsidR="00FC522D" w:rsidRPr="002A7C80">
        <w:t xml:space="preserve"> </w:t>
      </w:r>
      <w:r w:rsidRPr="002A7C80">
        <w:t>(oder gleichwertig)</w:t>
      </w:r>
    </w:p>
    <w:p w14:paraId="0EEB0A4E" w14:textId="38FDD8CA" w:rsidR="00BB3803" w:rsidRPr="002A7C80" w:rsidRDefault="00BB3803" w:rsidP="00BB3803">
      <w:pPr>
        <w:rPr>
          <w:rFonts w:cs="Arial"/>
        </w:rPr>
      </w:pPr>
      <w:bookmarkStart w:id="18" w:name="_Hlk145493555"/>
      <w:r w:rsidRPr="002A7C80">
        <w:rPr>
          <w:rFonts w:cs="Arial"/>
        </w:rPr>
        <w:t xml:space="preserve">Der Bieter hat eine Erklärung zur Zertifizierung </w:t>
      </w:r>
      <w:r w:rsidR="00CE7104" w:rsidRPr="002A7C80">
        <w:rPr>
          <w:rFonts w:cs="Arial"/>
        </w:rPr>
        <w:t xml:space="preserve">mind. </w:t>
      </w:r>
      <w:r w:rsidR="00CE7104" w:rsidRPr="002A7C80">
        <w:rPr>
          <w:rFonts w:cs="Arial"/>
          <w:u w:val="single"/>
        </w:rPr>
        <w:t>Goldpartner Microsoft</w:t>
      </w:r>
      <w:r w:rsidRPr="002A7C80">
        <w:rPr>
          <w:rFonts w:cs="Arial"/>
        </w:rPr>
        <w:t xml:space="preserve"> oder gleichwertig abzugeben</w:t>
      </w:r>
      <w:r w:rsidR="004169FE" w:rsidRPr="002A7C80">
        <w:rPr>
          <w:rFonts w:cs="Arial"/>
        </w:rPr>
        <w:t xml:space="preserve"> </w:t>
      </w:r>
      <w:r w:rsidR="004169FE" w:rsidRPr="002A7C80">
        <w:t>(= </w:t>
      </w:r>
      <w:r w:rsidR="004169FE" w:rsidRPr="002A7C80">
        <w:rPr>
          <w:b/>
          <w:color w:val="FF0000"/>
        </w:rPr>
        <w:t>Mindestanforderung</w:t>
      </w:r>
      <w:r w:rsidR="004169FE" w:rsidRPr="002A7C80">
        <w:t>)</w:t>
      </w:r>
      <w:r w:rsidRPr="002A7C80">
        <w:rPr>
          <w:rFonts w:cs="Arial"/>
        </w:rPr>
        <w:t>.</w:t>
      </w:r>
    </w:p>
    <w:p w14:paraId="54847A1F" w14:textId="301D6926" w:rsidR="00BB3803" w:rsidRPr="002A7C80" w:rsidRDefault="00BB3803" w:rsidP="00BB3803">
      <w:r w:rsidRPr="002A7C80">
        <w:t>Ein gültiger Nachweis der Zertifizierung ist in Kopie beizufügen (= </w:t>
      </w:r>
      <w:r w:rsidRPr="002A7C80">
        <w:rPr>
          <w:b/>
          <w:color w:val="FF0000"/>
        </w:rPr>
        <w:t>Mindestanforderung</w:t>
      </w:r>
      <w:r w:rsidRPr="002A7C80">
        <w:t>).</w:t>
      </w:r>
    </w:p>
    <w:p w14:paraId="3213AAA2" w14:textId="3EA9C691" w:rsidR="00BB3803" w:rsidRDefault="00BB3803" w:rsidP="00BB3803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</w:t>
      </w:r>
      <w:r w:rsidRPr="007B6CB6">
        <w:t xml:space="preserve"> </w:t>
      </w:r>
      <w:r>
        <w:t xml:space="preserve">erkläre / wir erklären, dass ich / wir über </w:t>
      </w:r>
      <w:r w:rsidR="004C0CB1">
        <w:t xml:space="preserve">die oben genannte </w:t>
      </w:r>
      <w:r>
        <w:t>Zertifizierung verfüge / verfügen</w:t>
      </w:r>
      <w:r w:rsidR="00CC2973">
        <w:t xml:space="preserve"> und</w:t>
      </w:r>
      <w:r w:rsidR="00D63E3A">
        <w:t xml:space="preserve"> dass ich / wir</w:t>
      </w:r>
      <w:r w:rsidR="00CC2973">
        <w:t xml:space="preserve"> diese während der </w:t>
      </w:r>
      <w:r w:rsidR="00DF6A33">
        <w:t>gesamten Vertragslaufzeit aufrechterhalten werde(n)</w:t>
      </w:r>
      <w:r>
        <w:t>.</w:t>
      </w:r>
      <w:r w:rsidRPr="007B6CB6">
        <w:t xml:space="preserve"> </w:t>
      </w:r>
    </w:p>
    <w:p w14:paraId="3785CADD" w14:textId="77777777" w:rsidR="00BB3803" w:rsidRDefault="00BB3803" w:rsidP="00BB3803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22C45B1A" w14:textId="1233769B" w:rsidR="00BB3803" w:rsidRPr="00CB06A1" w:rsidRDefault="00BB3803" w:rsidP="00CB06A1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</w:t>
      </w:r>
      <w:r w:rsidRPr="007B6CB6">
        <w:t xml:space="preserve"> </w:t>
      </w:r>
      <w:r>
        <w:t xml:space="preserve">erkläre / wir erklären, dass ich / wir über eine Zertifizierung verfüge / verfügen, die </w:t>
      </w:r>
      <w:r w:rsidR="00173DCC">
        <w:t xml:space="preserve">oben genannte </w:t>
      </w:r>
      <w:r>
        <w:t>Zertifizierung gleichwertig ist</w:t>
      </w:r>
      <w:r w:rsidR="00DF6A33">
        <w:t xml:space="preserve"> und</w:t>
      </w:r>
      <w:r w:rsidR="00D63E3A">
        <w:t xml:space="preserve"> dass ich / wir</w:t>
      </w:r>
      <w:r w:rsidR="00DF6A33">
        <w:t xml:space="preserve"> diese während der gesamten Vertragslaufzeit aufrechterhalten werde(n)</w:t>
      </w:r>
      <w:r>
        <w:t>.</w:t>
      </w:r>
      <w:r w:rsidRPr="007B6CB6">
        <w:t xml:space="preserve"> </w:t>
      </w:r>
      <w:r>
        <w:t xml:space="preserve">Hierbei handelt es sich um folgende </w:t>
      </w:r>
      <w:r w:rsidRPr="00F5348F">
        <w:t xml:space="preserve">Zertifizierung </w:t>
      </w:r>
      <w:r w:rsidRPr="00F5348F">
        <w:rPr>
          <w:bCs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F5348F">
        <w:rPr>
          <w:bCs/>
        </w:rPr>
        <w:instrText xml:space="preserve"> FORMTEXT </w:instrText>
      </w:r>
      <w:r w:rsidRPr="00F5348F">
        <w:rPr>
          <w:bCs/>
        </w:rPr>
      </w:r>
      <w:r w:rsidRPr="00F5348F">
        <w:rPr>
          <w:bCs/>
        </w:rPr>
        <w:fldChar w:fldCharType="separate"/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fldChar w:fldCharType="end"/>
      </w:r>
      <w:r w:rsidRPr="00F5348F">
        <w:t xml:space="preserve">. </w:t>
      </w:r>
    </w:p>
    <w:p w14:paraId="61E7AD9D" w14:textId="77777777" w:rsidR="00BB3803" w:rsidRPr="0029138D" w:rsidRDefault="00BB3803" w:rsidP="00BB3803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0FFC5095" w14:textId="73DF46D6" w:rsidR="008657F9" w:rsidRDefault="00BB3803" w:rsidP="00BB3803">
      <w:pPr>
        <w:spacing w:before="8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 w:rsidR="00173DCC">
        <w:t>Die oben genannte</w:t>
      </w:r>
      <w:r w:rsidRPr="007B6CB6">
        <w:t xml:space="preserve"> </w:t>
      </w:r>
      <w:r>
        <w:t xml:space="preserve">Zertifizierung oder gleichwertig liegt mir / uns </w:t>
      </w:r>
      <w:r w:rsidRPr="00FD58DE">
        <w:rPr>
          <w:u w:val="single"/>
        </w:rPr>
        <w:t>nicht</w:t>
      </w:r>
      <w:r>
        <w:t xml:space="preserve"> vor.</w:t>
      </w:r>
      <w:r w:rsidR="00CB06A1">
        <w:t xml:space="preserve"> Uns ist bewusst, dass die Nichterfüllung dieser Mindestanforderung zum Ausschluss führt.</w:t>
      </w:r>
    </w:p>
    <w:bookmarkEnd w:id="15"/>
    <w:bookmarkEnd w:id="16"/>
    <w:bookmarkEnd w:id="18"/>
    <w:p w14:paraId="2F13BDD8" w14:textId="77777777" w:rsidR="00BF36E4" w:rsidRPr="00B77674" w:rsidRDefault="00BF36E4" w:rsidP="00BF36E4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51FF7" w14:textId="77777777" w:rsidR="00FD4448" w:rsidRDefault="00FD4448" w:rsidP="003D338A">
      <w:pPr>
        <w:spacing w:after="0"/>
      </w:pPr>
      <w:r>
        <w:separator/>
      </w:r>
    </w:p>
  </w:endnote>
  <w:endnote w:type="continuationSeparator" w:id="0">
    <w:p w14:paraId="7CC01CBD" w14:textId="77777777" w:rsidR="00FD4448" w:rsidRDefault="00FD4448" w:rsidP="003D338A">
      <w:pPr>
        <w:spacing w:after="0"/>
      </w:pPr>
      <w:r>
        <w:continuationSeparator/>
      </w:r>
    </w:p>
  </w:endnote>
  <w:endnote w:type="continuationNotice" w:id="1">
    <w:p w14:paraId="464EFC80" w14:textId="77777777" w:rsidR="00FD4448" w:rsidRDefault="00FD44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B8AEF" w14:textId="77777777" w:rsidR="00FD4448" w:rsidRDefault="00FD4448" w:rsidP="003D338A">
      <w:pPr>
        <w:spacing w:after="0"/>
      </w:pPr>
      <w:r>
        <w:separator/>
      </w:r>
    </w:p>
  </w:footnote>
  <w:footnote w:type="continuationSeparator" w:id="0">
    <w:p w14:paraId="2683A9D1" w14:textId="77777777" w:rsidR="00FD4448" w:rsidRDefault="00FD4448" w:rsidP="003D338A">
      <w:pPr>
        <w:spacing w:after="0"/>
      </w:pPr>
      <w:r>
        <w:continuationSeparator/>
      </w:r>
    </w:p>
  </w:footnote>
  <w:footnote w:type="continuationNotice" w:id="1">
    <w:p w14:paraId="0D38C95B" w14:textId="77777777" w:rsidR="00FD4448" w:rsidRDefault="00FD44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3C75C836" w:rsidR="007E3A62" w:rsidRDefault="00093008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5C11649A">
          <wp:simplePos x="0" y="0"/>
          <wp:positionH relativeFrom="rightMargin">
            <wp:posOffset>-5768975</wp:posOffset>
          </wp:positionH>
          <wp:positionV relativeFrom="page">
            <wp:posOffset>407035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687E97">
      <w:rPr>
        <w:rFonts w:eastAsia="Times New Roman" w:cs="Arial"/>
        <w:color w:val="004994"/>
        <w:spacing w:val="5"/>
        <w:kern w:val="28"/>
      </w:rPr>
      <w:t xml:space="preserve">KAT 4 </w:t>
    </w:r>
    <w:r w:rsidR="00C944ED">
      <w:rPr>
        <w:rFonts w:eastAsia="Times New Roman" w:cs="Arial"/>
        <w:color w:val="004994"/>
        <w:spacing w:val="5"/>
        <w:kern w:val="28"/>
      </w:rPr>
      <w:t>Hardware-Support</w:t>
    </w:r>
    <w:r w:rsidR="007E3A62">
      <w:rPr>
        <w:rFonts w:eastAsia="Times New Roman" w:cs="Arial"/>
        <w:color w:val="004994"/>
        <w:spacing w:val="5"/>
        <w:kern w:val="28"/>
      </w:rPr>
      <w:t xml:space="preserve"> (</w:t>
    </w:r>
    <w:r w:rsidR="00C944ED">
      <w:rPr>
        <w:rFonts w:eastAsia="Times New Roman" w:cs="Arial"/>
        <w:color w:val="004994"/>
        <w:spacing w:val="5"/>
        <w:kern w:val="28"/>
      </w:rPr>
      <w:t>26_ITD_012</w:t>
    </w:r>
    <w:r w:rsidR="007E3A62">
      <w:rPr>
        <w:rFonts w:eastAsia="Times New Roman" w:cs="Arial"/>
        <w:color w:val="004994"/>
        <w:spacing w:val="5"/>
        <w:kern w:val="28"/>
      </w:rPr>
      <w:t>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18911D" id="Abstand 1" o:spid="_x0000_s1026" style="position:absolute;margin-left:127.6pt;margin-top:0;width:28.35pt;height:124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PbfylDcNo33BFLzm1i6PrjtGQJv58Jglxc0Nh+WrhAYLn2b5tj04/5q7phFZWeCGCdAzUyYgKn75YpgmsgD69A==" w:salt="b8d8hIxASxlY6G+Tjmys9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2D99"/>
    <w:rsid w:val="0000317B"/>
    <w:rsid w:val="0000484B"/>
    <w:rsid w:val="00024D3B"/>
    <w:rsid w:val="000252EF"/>
    <w:rsid w:val="000269C3"/>
    <w:rsid w:val="00030355"/>
    <w:rsid w:val="0003202B"/>
    <w:rsid w:val="0003270A"/>
    <w:rsid w:val="00032A7D"/>
    <w:rsid w:val="00041E3D"/>
    <w:rsid w:val="000449E1"/>
    <w:rsid w:val="00045282"/>
    <w:rsid w:val="0005180B"/>
    <w:rsid w:val="00056F0F"/>
    <w:rsid w:val="000665A2"/>
    <w:rsid w:val="00067795"/>
    <w:rsid w:val="00071F43"/>
    <w:rsid w:val="00077BFD"/>
    <w:rsid w:val="000827AC"/>
    <w:rsid w:val="00083AA6"/>
    <w:rsid w:val="00085E2B"/>
    <w:rsid w:val="000871B8"/>
    <w:rsid w:val="00092C81"/>
    <w:rsid w:val="00093008"/>
    <w:rsid w:val="000935B0"/>
    <w:rsid w:val="00094FCA"/>
    <w:rsid w:val="0009556D"/>
    <w:rsid w:val="00095F0C"/>
    <w:rsid w:val="00096756"/>
    <w:rsid w:val="0009782B"/>
    <w:rsid w:val="000A2EA4"/>
    <w:rsid w:val="000A59E8"/>
    <w:rsid w:val="000A7FDC"/>
    <w:rsid w:val="000B27A7"/>
    <w:rsid w:val="000B376B"/>
    <w:rsid w:val="000C2B28"/>
    <w:rsid w:val="000C412B"/>
    <w:rsid w:val="000C6016"/>
    <w:rsid w:val="000C643B"/>
    <w:rsid w:val="000C6530"/>
    <w:rsid w:val="000C7196"/>
    <w:rsid w:val="000C7596"/>
    <w:rsid w:val="000D0C9E"/>
    <w:rsid w:val="000D650F"/>
    <w:rsid w:val="000D6C2C"/>
    <w:rsid w:val="000D71B7"/>
    <w:rsid w:val="000D756B"/>
    <w:rsid w:val="000E24B5"/>
    <w:rsid w:val="000E4E59"/>
    <w:rsid w:val="000E669D"/>
    <w:rsid w:val="000F15A3"/>
    <w:rsid w:val="000F308D"/>
    <w:rsid w:val="000F376D"/>
    <w:rsid w:val="001009E6"/>
    <w:rsid w:val="001019E8"/>
    <w:rsid w:val="00104E37"/>
    <w:rsid w:val="00107499"/>
    <w:rsid w:val="00107C89"/>
    <w:rsid w:val="00110B1F"/>
    <w:rsid w:val="00111623"/>
    <w:rsid w:val="00115DC2"/>
    <w:rsid w:val="00117EFE"/>
    <w:rsid w:val="0012423A"/>
    <w:rsid w:val="0012665C"/>
    <w:rsid w:val="00130AF2"/>
    <w:rsid w:val="001328EE"/>
    <w:rsid w:val="00136B08"/>
    <w:rsid w:val="00137C32"/>
    <w:rsid w:val="00141579"/>
    <w:rsid w:val="0014378E"/>
    <w:rsid w:val="001460E0"/>
    <w:rsid w:val="001504F3"/>
    <w:rsid w:val="00150711"/>
    <w:rsid w:val="00153B86"/>
    <w:rsid w:val="00155664"/>
    <w:rsid w:val="001577AF"/>
    <w:rsid w:val="001619DE"/>
    <w:rsid w:val="00165404"/>
    <w:rsid w:val="00167F92"/>
    <w:rsid w:val="00173439"/>
    <w:rsid w:val="00173DCC"/>
    <w:rsid w:val="0017523B"/>
    <w:rsid w:val="00181C75"/>
    <w:rsid w:val="00181F91"/>
    <w:rsid w:val="00186766"/>
    <w:rsid w:val="001900BD"/>
    <w:rsid w:val="00191A33"/>
    <w:rsid w:val="001933F3"/>
    <w:rsid w:val="001954FB"/>
    <w:rsid w:val="00196020"/>
    <w:rsid w:val="00196403"/>
    <w:rsid w:val="00197269"/>
    <w:rsid w:val="001A1D11"/>
    <w:rsid w:val="001A64E1"/>
    <w:rsid w:val="001B20BF"/>
    <w:rsid w:val="001B2D08"/>
    <w:rsid w:val="001B54CA"/>
    <w:rsid w:val="001B6D1A"/>
    <w:rsid w:val="001C1019"/>
    <w:rsid w:val="001C4389"/>
    <w:rsid w:val="001C48E6"/>
    <w:rsid w:val="001C4AE6"/>
    <w:rsid w:val="001C6A01"/>
    <w:rsid w:val="001D0DC2"/>
    <w:rsid w:val="001D373C"/>
    <w:rsid w:val="001D75AE"/>
    <w:rsid w:val="001E26C8"/>
    <w:rsid w:val="001E4AA3"/>
    <w:rsid w:val="001E5073"/>
    <w:rsid w:val="001E50E0"/>
    <w:rsid w:val="001E5288"/>
    <w:rsid w:val="001E7BF5"/>
    <w:rsid w:val="001F623E"/>
    <w:rsid w:val="001F6DCA"/>
    <w:rsid w:val="001F71F5"/>
    <w:rsid w:val="00200878"/>
    <w:rsid w:val="00200D72"/>
    <w:rsid w:val="002030EA"/>
    <w:rsid w:val="0020394C"/>
    <w:rsid w:val="002053B7"/>
    <w:rsid w:val="00212BD3"/>
    <w:rsid w:val="00213ADD"/>
    <w:rsid w:val="00217EE2"/>
    <w:rsid w:val="002241E2"/>
    <w:rsid w:val="002266B6"/>
    <w:rsid w:val="00226BF1"/>
    <w:rsid w:val="00227086"/>
    <w:rsid w:val="00233E30"/>
    <w:rsid w:val="002348FB"/>
    <w:rsid w:val="00237E7D"/>
    <w:rsid w:val="00237F33"/>
    <w:rsid w:val="0025617A"/>
    <w:rsid w:val="00256D82"/>
    <w:rsid w:val="0025726C"/>
    <w:rsid w:val="00262E1D"/>
    <w:rsid w:val="002731AB"/>
    <w:rsid w:val="002750EE"/>
    <w:rsid w:val="002805DC"/>
    <w:rsid w:val="002846AB"/>
    <w:rsid w:val="0028538D"/>
    <w:rsid w:val="002862F8"/>
    <w:rsid w:val="00291F5A"/>
    <w:rsid w:val="0029200A"/>
    <w:rsid w:val="00293A75"/>
    <w:rsid w:val="00293F0A"/>
    <w:rsid w:val="00296797"/>
    <w:rsid w:val="00296EA7"/>
    <w:rsid w:val="002A00C2"/>
    <w:rsid w:val="002A6D56"/>
    <w:rsid w:val="002A7C80"/>
    <w:rsid w:val="002B1CF5"/>
    <w:rsid w:val="002B44B9"/>
    <w:rsid w:val="002B6D98"/>
    <w:rsid w:val="002C08AC"/>
    <w:rsid w:val="002C08B1"/>
    <w:rsid w:val="002C1BAC"/>
    <w:rsid w:val="002C5813"/>
    <w:rsid w:val="002D4206"/>
    <w:rsid w:val="002D4FFA"/>
    <w:rsid w:val="002D52D8"/>
    <w:rsid w:val="002D5BF6"/>
    <w:rsid w:val="002D78B2"/>
    <w:rsid w:val="002E18FB"/>
    <w:rsid w:val="002E2B59"/>
    <w:rsid w:val="002E7470"/>
    <w:rsid w:val="002F652D"/>
    <w:rsid w:val="002F7388"/>
    <w:rsid w:val="002F7A58"/>
    <w:rsid w:val="00300332"/>
    <w:rsid w:val="0030417E"/>
    <w:rsid w:val="00306A95"/>
    <w:rsid w:val="00310EE9"/>
    <w:rsid w:val="003134D7"/>
    <w:rsid w:val="0031352F"/>
    <w:rsid w:val="00316F41"/>
    <w:rsid w:val="00317C62"/>
    <w:rsid w:val="003204AF"/>
    <w:rsid w:val="003223FB"/>
    <w:rsid w:val="00324184"/>
    <w:rsid w:val="00325397"/>
    <w:rsid w:val="0032548B"/>
    <w:rsid w:val="003341E0"/>
    <w:rsid w:val="00337430"/>
    <w:rsid w:val="00340CCC"/>
    <w:rsid w:val="00342FFE"/>
    <w:rsid w:val="003500E2"/>
    <w:rsid w:val="00351681"/>
    <w:rsid w:val="00352C72"/>
    <w:rsid w:val="00352EAF"/>
    <w:rsid w:val="0035328E"/>
    <w:rsid w:val="00354828"/>
    <w:rsid w:val="00355212"/>
    <w:rsid w:val="003552F0"/>
    <w:rsid w:val="00355D24"/>
    <w:rsid w:val="00361118"/>
    <w:rsid w:val="00361D67"/>
    <w:rsid w:val="00366F6E"/>
    <w:rsid w:val="00374E30"/>
    <w:rsid w:val="00381BDD"/>
    <w:rsid w:val="00382C37"/>
    <w:rsid w:val="00383B76"/>
    <w:rsid w:val="00384BEE"/>
    <w:rsid w:val="00386B63"/>
    <w:rsid w:val="00390037"/>
    <w:rsid w:val="003906E9"/>
    <w:rsid w:val="00390D70"/>
    <w:rsid w:val="00392394"/>
    <w:rsid w:val="003927F2"/>
    <w:rsid w:val="0039359D"/>
    <w:rsid w:val="00393E7A"/>
    <w:rsid w:val="00394925"/>
    <w:rsid w:val="003961B3"/>
    <w:rsid w:val="003A43FE"/>
    <w:rsid w:val="003A540D"/>
    <w:rsid w:val="003B1266"/>
    <w:rsid w:val="003B329D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56C"/>
    <w:rsid w:val="00404AEE"/>
    <w:rsid w:val="00405FBD"/>
    <w:rsid w:val="00413704"/>
    <w:rsid w:val="00413C4D"/>
    <w:rsid w:val="00413F7F"/>
    <w:rsid w:val="0041613B"/>
    <w:rsid w:val="004169FE"/>
    <w:rsid w:val="004216A1"/>
    <w:rsid w:val="00426FA3"/>
    <w:rsid w:val="0042712D"/>
    <w:rsid w:val="004302AC"/>
    <w:rsid w:val="0043354C"/>
    <w:rsid w:val="004339E7"/>
    <w:rsid w:val="00440CD1"/>
    <w:rsid w:val="004417B3"/>
    <w:rsid w:val="004427F2"/>
    <w:rsid w:val="0044522A"/>
    <w:rsid w:val="004514EC"/>
    <w:rsid w:val="00451AE4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1BBB"/>
    <w:rsid w:val="00495A94"/>
    <w:rsid w:val="00495DA5"/>
    <w:rsid w:val="004A078C"/>
    <w:rsid w:val="004A0C5B"/>
    <w:rsid w:val="004A138D"/>
    <w:rsid w:val="004A431A"/>
    <w:rsid w:val="004A4AE0"/>
    <w:rsid w:val="004A51E8"/>
    <w:rsid w:val="004A5B76"/>
    <w:rsid w:val="004A5CA5"/>
    <w:rsid w:val="004A727D"/>
    <w:rsid w:val="004A76F6"/>
    <w:rsid w:val="004B0B9D"/>
    <w:rsid w:val="004B215F"/>
    <w:rsid w:val="004B3EAA"/>
    <w:rsid w:val="004B5643"/>
    <w:rsid w:val="004B7C86"/>
    <w:rsid w:val="004B7EEE"/>
    <w:rsid w:val="004C0AD3"/>
    <w:rsid w:val="004C0CB1"/>
    <w:rsid w:val="004C1E9A"/>
    <w:rsid w:val="004C1F9F"/>
    <w:rsid w:val="004C2441"/>
    <w:rsid w:val="004C2491"/>
    <w:rsid w:val="004C304A"/>
    <w:rsid w:val="004C4FC2"/>
    <w:rsid w:val="004C51FC"/>
    <w:rsid w:val="004C5F51"/>
    <w:rsid w:val="004C76A2"/>
    <w:rsid w:val="004C78E7"/>
    <w:rsid w:val="004D6614"/>
    <w:rsid w:val="004D6EFE"/>
    <w:rsid w:val="004E357A"/>
    <w:rsid w:val="004E49C4"/>
    <w:rsid w:val="004E5B38"/>
    <w:rsid w:val="004F2D9C"/>
    <w:rsid w:val="004F4DC0"/>
    <w:rsid w:val="004F5778"/>
    <w:rsid w:val="004F664F"/>
    <w:rsid w:val="005021A3"/>
    <w:rsid w:val="00504171"/>
    <w:rsid w:val="00505048"/>
    <w:rsid w:val="00507BB9"/>
    <w:rsid w:val="00507EF2"/>
    <w:rsid w:val="00510329"/>
    <w:rsid w:val="00510BDD"/>
    <w:rsid w:val="005116C4"/>
    <w:rsid w:val="00512C72"/>
    <w:rsid w:val="00514F5F"/>
    <w:rsid w:val="005219EA"/>
    <w:rsid w:val="0052238D"/>
    <w:rsid w:val="00522ADA"/>
    <w:rsid w:val="00523768"/>
    <w:rsid w:val="00523787"/>
    <w:rsid w:val="00523A82"/>
    <w:rsid w:val="00524C2A"/>
    <w:rsid w:val="00526EE5"/>
    <w:rsid w:val="00530B79"/>
    <w:rsid w:val="00533564"/>
    <w:rsid w:val="00533A0E"/>
    <w:rsid w:val="00535BC0"/>
    <w:rsid w:val="00535CC0"/>
    <w:rsid w:val="00540BA4"/>
    <w:rsid w:val="00540F98"/>
    <w:rsid w:val="00541498"/>
    <w:rsid w:val="005415F4"/>
    <w:rsid w:val="00541A8D"/>
    <w:rsid w:val="00545436"/>
    <w:rsid w:val="00551928"/>
    <w:rsid w:val="0055322A"/>
    <w:rsid w:val="00553B4E"/>
    <w:rsid w:val="00555BDB"/>
    <w:rsid w:val="00556213"/>
    <w:rsid w:val="005608E4"/>
    <w:rsid w:val="00560978"/>
    <w:rsid w:val="00561121"/>
    <w:rsid w:val="005614AF"/>
    <w:rsid w:val="0056557E"/>
    <w:rsid w:val="00570540"/>
    <w:rsid w:val="00573191"/>
    <w:rsid w:val="00576DD0"/>
    <w:rsid w:val="00582DC9"/>
    <w:rsid w:val="00586201"/>
    <w:rsid w:val="005910E5"/>
    <w:rsid w:val="00591FCE"/>
    <w:rsid w:val="00592721"/>
    <w:rsid w:val="0059552E"/>
    <w:rsid w:val="00595A58"/>
    <w:rsid w:val="0059644F"/>
    <w:rsid w:val="00596520"/>
    <w:rsid w:val="00597310"/>
    <w:rsid w:val="00597A93"/>
    <w:rsid w:val="005A06C1"/>
    <w:rsid w:val="005A3B64"/>
    <w:rsid w:val="005A5502"/>
    <w:rsid w:val="005A7C50"/>
    <w:rsid w:val="005B0A88"/>
    <w:rsid w:val="005B0ED8"/>
    <w:rsid w:val="005B31D1"/>
    <w:rsid w:val="005B32B2"/>
    <w:rsid w:val="005B5C9F"/>
    <w:rsid w:val="005C17B0"/>
    <w:rsid w:val="005C27B6"/>
    <w:rsid w:val="005D111B"/>
    <w:rsid w:val="005D681D"/>
    <w:rsid w:val="005D7264"/>
    <w:rsid w:val="005D73F4"/>
    <w:rsid w:val="005D7EB9"/>
    <w:rsid w:val="005D7F9B"/>
    <w:rsid w:val="005E1475"/>
    <w:rsid w:val="005E7661"/>
    <w:rsid w:val="005F5328"/>
    <w:rsid w:val="005F75C2"/>
    <w:rsid w:val="00606A51"/>
    <w:rsid w:val="006111F2"/>
    <w:rsid w:val="00615716"/>
    <w:rsid w:val="00630370"/>
    <w:rsid w:val="00632745"/>
    <w:rsid w:val="006333FA"/>
    <w:rsid w:val="00633621"/>
    <w:rsid w:val="00633D9B"/>
    <w:rsid w:val="00635849"/>
    <w:rsid w:val="0063585E"/>
    <w:rsid w:val="00635CAB"/>
    <w:rsid w:val="006439D7"/>
    <w:rsid w:val="00643A50"/>
    <w:rsid w:val="00644408"/>
    <w:rsid w:val="00644B8A"/>
    <w:rsid w:val="00645764"/>
    <w:rsid w:val="00645946"/>
    <w:rsid w:val="00645EC0"/>
    <w:rsid w:val="00646948"/>
    <w:rsid w:val="006471EF"/>
    <w:rsid w:val="0064724E"/>
    <w:rsid w:val="006533D1"/>
    <w:rsid w:val="006535C8"/>
    <w:rsid w:val="0065391F"/>
    <w:rsid w:val="00653CDA"/>
    <w:rsid w:val="00653F79"/>
    <w:rsid w:val="00660679"/>
    <w:rsid w:val="00663386"/>
    <w:rsid w:val="0067167C"/>
    <w:rsid w:val="00673736"/>
    <w:rsid w:val="006761BA"/>
    <w:rsid w:val="00676D67"/>
    <w:rsid w:val="006814CE"/>
    <w:rsid w:val="00682CCA"/>
    <w:rsid w:val="00685C07"/>
    <w:rsid w:val="00687E97"/>
    <w:rsid w:val="00690ACA"/>
    <w:rsid w:val="006926C1"/>
    <w:rsid w:val="00695F59"/>
    <w:rsid w:val="00696C08"/>
    <w:rsid w:val="00697ED9"/>
    <w:rsid w:val="006A02E2"/>
    <w:rsid w:val="006A1FC6"/>
    <w:rsid w:val="006A2E51"/>
    <w:rsid w:val="006B1970"/>
    <w:rsid w:val="006B255D"/>
    <w:rsid w:val="006B34A4"/>
    <w:rsid w:val="006B4449"/>
    <w:rsid w:val="006B61F9"/>
    <w:rsid w:val="006B6642"/>
    <w:rsid w:val="006B74F6"/>
    <w:rsid w:val="006C0040"/>
    <w:rsid w:val="006C0087"/>
    <w:rsid w:val="006C0A9E"/>
    <w:rsid w:val="006C395E"/>
    <w:rsid w:val="006D3695"/>
    <w:rsid w:val="006D614B"/>
    <w:rsid w:val="006D6888"/>
    <w:rsid w:val="006E5882"/>
    <w:rsid w:val="006F4C3A"/>
    <w:rsid w:val="006F524D"/>
    <w:rsid w:val="006F5945"/>
    <w:rsid w:val="00701196"/>
    <w:rsid w:val="0070255E"/>
    <w:rsid w:val="00703509"/>
    <w:rsid w:val="0070607C"/>
    <w:rsid w:val="00706435"/>
    <w:rsid w:val="007146EC"/>
    <w:rsid w:val="00714F27"/>
    <w:rsid w:val="00715766"/>
    <w:rsid w:val="00716001"/>
    <w:rsid w:val="007161B9"/>
    <w:rsid w:val="00716EAF"/>
    <w:rsid w:val="007325DB"/>
    <w:rsid w:val="00733056"/>
    <w:rsid w:val="00735C84"/>
    <w:rsid w:val="00736221"/>
    <w:rsid w:val="0074234A"/>
    <w:rsid w:val="00743BA7"/>
    <w:rsid w:val="00743EC9"/>
    <w:rsid w:val="00744D38"/>
    <w:rsid w:val="00752A2D"/>
    <w:rsid w:val="007544BF"/>
    <w:rsid w:val="007562DF"/>
    <w:rsid w:val="00762D9A"/>
    <w:rsid w:val="00765FFB"/>
    <w:rsid w:val="0077026D"/>
    <w:rsid w:val="0077106C"/>
    <w:rsid w:val="00772118"/>
    <w:rsid w:val="00772BCF"/>
    <w:rsid w:val="00785A72"/>
    <w:rsid w:val="007862F6"/>
    <w:rsid w:val="0079167A"/>
    <w:rsid w:val="00791F8F"/>
    <w:rsid w:val="00792AC0"/>
    <w:rsid w:val="00794720"/>
    <w:rsid w:val="007A3A0B"/>
    <w:rsid w:val="007A44FF"/>
    <w:rsid w:val="007A45C5"/>
    <w:rsid w:val="007A7F41"/>
    <w:rsid w:val="007B0473"/>
    <w:rsid w:val="007B5814"/>
    <w:rsid w:val="007C0253"/>
    <w:rsid w:val="007C7176"/>
    <w:rsid w:val="007C7445"/>
    <w:rsid w:val="007D002F"/>
    <w:rsid w:val="007D0A5E"/>
    <w:rsid w:val="007D500B"/>
    <w:rsid w:val="007E2645"/>
    <w:rsid w:val="007E3A62"/>
    <w:rsid w:val="007E7DA2"/>
    <w:rsid w:val="007F0311"/>
    <w:rsid w:val="007F090D"/>
    <w:rsid w:val="007F5055"/>
    <w:rsid w:val="007F6E5A"/>
    <w:rsid w:val="0080646E"/>
    <w:rsid w:val="00807AF0"/>
    <w:rsid w:val="008120AC"/>
    <w:rsid w:val="00816B69"/>
    <w:rsid w:val="00820F13"/>
    <w:rsid w:val="00823B31"/>
    <w:rsid w:val="00823FB4"/>
    <w:rsid w:val="008270D5"/>
    <w:rsid w:val="00827734"/>
    <w:rsid w:val="0083035D"/>
    <w:rsid w:val="008312FA"/>
    <w:rsid w:val="00832447"/>
    <w:rsid w:val="00832851"/>
    <w:rsid w:val="0083451C"/>
    <w:rsid w:val="00840B04"/>
    <w:rsid w:val="00841BA7"/>
    <w:rsid w:val="00845118"/>
    <w:rsid w:val="0084622B"/>
    <w:rsid w:val="0085279E"/>
    <w:rsid w:val="00855C8A"/>
    <w:rsid w:val="00856F91"/>
    <w:rsid w:val="00857536"/>
    <w:rsid w:val="00861C1C"/>
    <w:rsid w:val="00861CF5"/>
    <w:rsid w:val="00861ECD"/>
    <w:rsid w:val="00862AAB"/>
    <w:rsid w:val="008636BF"/>
    <w:rsid w:val="00863790"/>
    <w:rsid w:val="00863C8D"/>
    <w:rsid w:val="00865061"/>
    <w:rsid w:val="008657F9"/>
    <w:rsid w:val="00871BBF"/>
    <w:rsid w:val="00872C2A"/>
    <w:rsid w:val="008769FD"/>
    <w:rsid w:val="00877B77"/>
    <w:rsid w:val="008802A2"/>
    <w:rsid w:val="00881A0E"/>
    <w:rsid w:val="008856ED"/>
    <w:rsid w:val="0089005C"/>
    <w:rsid w:val="00891FE7"/>
    <w:rsid w:val="00892F44"/>
    <w:rsid w:val="008A3F34"/>
    <w:rsid w:val="008A775B"/>
    <w:rsid w:val="008B59D3"/>
    <w:rsid w:val="008C0207"/>
    <w:rsid w:val="008C0DB3"/>
    <w:rsid w:val="008C0DF6"/>
    <w:rsid w:val="008C6339"/>
    <w:rsid w:val="008C67CB"/>
    <w:rsid w:val="008C6F9E"/>
    <w:rsid w:val="008C7949"/>
    <w:rsid w:val="008D2E15"/>
    <w:rsid w:val="008D362E"/>
    <w:rsid w:val="008D44B6"/>
    <w:rsid w:val="008D64DA"/>
    <w:rsid w:val="008D6611"/>
    <w:rsid w:val="008D7437"/>
    <w:rsid w:val="008D7B3F"/>
    <w:rsid w:val="008E4D80"/>
    <w:rsid w:val="008E5422"/>
    <w:rsid w:val="008E762F"/>
    <w:rsid w:val="008E7A0C"/>
    <w:rsid w:val="008F2146"/>
    <w:rsid w:val="00904169"/>
    <w:rsid w:val="00907C58"/>
    <w:rsid w:val="009114AC"/>
    <w:rsid w:val="009124C7"/>
    <w:rsid w:val="00912602"/>
    <w:rsid w:val="0091355A"/>
    <w:rsid w:val="00917FC1"/>
    <w:rsid w:val="00921D4F"/>
    <w:rsid w:val="00921EE0"/>
    <w:rsid w:val="00924241"/>
    <w:rsid w:val="009271C5"/>
    <w:rsid w:val="00930450"/>
    <w:rsid w:val="0093142A"/>
    <w:rsid w:val="00931A59"/>
    <w:rsid w:val="0093220D"/>
    <w:rsid w:val="009345FF"/>
    <w:rsid w:val="00941BEF"/>
    <w:rsid w:val="009426E8"/>
    <w:rsid w:val="0094411B"/>
    <w:rsid w:val="00952640"/>
    <w:rsid w:val="00953F62"/>
    <w:rsid w:val="00954BEE"/>
    <w:rsid w:val="009550F2"/>
    <w:rsid w:val="009619B6"/>
    <w:rsid w:val="00963C2C"/>
    <w:rsid w:val="0096624B"/>
    <w:rsid w:val="009662FF"/>
    <w:rsid w:val="00966B74"/>
    <w:rsid w:val="00966D59"/>
    <w:rsid w:val="0096735C"/>
    <w:rsid w:val="009766C7"/>
    <w:rsid w:val="00981222"/>
    <w:rsid w:val="00987406"/>
    <w:rsid w:val="009922BB"/>
    <w:rsid w:val="009936A6"/>
    <w:rsid w:val="009977A9"/>
    <w:rsid w:val="009A1CD8"/>
    <w:rsid w:val="009A26F0"/>
    <w:rsid w:val="009A65A4"/>
    <w:rsid w:val="009A71DF"/>
    <w:rsid w:val="009B03E5"/>
    <w:rsid w:val="009B1735"/>
    <w:rsid w:val="009B20EB"/>
    <w:rsid w:val="009B3930"/>
    <w:rsid w:val="009B4D2B"/>
    <w:rsid w:val="009B5322"/>
    <w:rsid w:val="009B75DA"/>
    <w:rsid w:val="009B7EE0"/>
    <w:rsid w:val="009C3FE5"/>
    <w:rsid w:val="009C4E2F"/>
    <w:rsid w:val="009C6741"/>
    <w:rsid w:val="009C7802"/>
    <w:rsid w:val="009C7DAE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211A"/>
    <w:rsid w:val="009F617B"/>
    <w:rsid w:val="009F7209"/>
    <w:rsid w:val="009F7466"/>
    <w:rsid w:val="00A04CBC"/>
    <w:rsid w:val="00A10676"/>
    <w:rsid w:val="00A1784A"/>
    <w:rsid w:val="00A2134E"/>
    <w:rsid w:val="00A22D5B"/>
    <w:rsid w:val="00A23C79"/>
    <w:rsid w:val="00A258B2"/>
    <w:rsid w:val="00A32E5E"/>
    <w:rsid w:val="00A33617"/>
    <w:rsid w:val="00A35585"/>
    <w:rsid w:val="00A37EC3"/>
    <w:rsid w:val="00A412CE"/>
    <w:rsid w:val="00A41756"/>
    <w:rsid w:val="00A45A78"/>
    <w:rsid w:val="00A45B00"/>
    <w:rsid w:val="00A45D2C"/>
    <w:rsid w:val="00A4743F"/>
    <w:rsid w:val="00A52C24"/>
    <w:rsid w:val="00A56310"/>
    <w:rsid w:val="00A56A53"/>
    <w:rsid w:val="00A60528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14CE"/>
    <w:rsid w:val="00A84570"/>
    <w:rsid w:val="00A87F8D"/>
    <w:rsid w:val="00A94910"/>
    <w:rsid w:val="00A96599"/>
    <w:rsid w:val="00AA1EAC"/>
    <w:rsid w:val="00AA26B8"/>
    <w:rsid w:val="00AA3A8A"/>
    <w:rsid w:val="00AB4F33"/>
    <w:rsid w:val="00AB5082"/>
    <w:rsid w:val="00AB7D5D"/>
    <w:rsid w:val="00AC109B"/>
    <w:rsid w:val="00AC1AC9"/>
    <w:rsid w:val="00AC327C"/>
    <w:rsid w:val="00AD090A"/>
    <w:rsid w:val="00AD11AB"/>
    <w:rsid w:val="00AD1E83"/>
    <w:rsid w:val="00AD2E9D"/>
    <w:rsid w:val="00AD40C3"/>
    <w:rsid w:val="00AD4583"/>
    <w:rsid w:val="00AD6A9B"/>
    <w:rsid w:val="00AD7234"/>
    <w:rsid w:val="00AE3553"/>
    <w:rsid w:val="00AE4F4C"/>
    <w:rsid w:val="00AE6C75"/>
    <w:rsid w:val="00AE6CDD"/>
    <w:rsid w:val="00AF30A4"/>
    <w:rsid w:val="00AF7A16"/>
    <w:rsid w:val="00B01A04"/>
    <w:rsid w:val="00B04C52"/>
    <w:rsid w:val="00B05C02"/>
    <w:rsid w:val="00B10CA2"/>
    <w:rsid w:val="00B13C0C"/>
    <w:rsid w:val="00B14076"/>
    <w:rsid w:val="00B14B22"/>
    <w:rsid w:val="00B1586C"/>
    <w:rsid w:val="00B15F99"/>
    <w:rsid w:val="00B160B8"/>
    <w:rsid w:val="00B22BBF"/>
    <w:rsid w:val="00B23242"/>
    <w:rsid w:val="00B24037"/>
    <w:rsid w:val="00B247C0"/>
    <w:rsid w:val="00B24A36"/>
    <w:rsid w:val="00B2551E"/>
    <w:rsid w:val="00B322FD"/>
    <w:rsid w:val="00B339A9"/>
    <w:rsid w:val="00B346F8"/>
    <w:rsid w:val="00B4133E"/>
    <w:rsid w:val="00B42A01"/>
    <w:rsid w:val="00B435DA"/>
    <w:rsid w:val="00B45690"/>
    <w:rsid w:val="00B47602"/>
    <w:rsid w:val="00B50A24"/>
    <w:rsid w:val="00B50D13"/>
    <w:rsid w:val="00B525FB"/>
    <w:rsid w:val="00B54149"/>
    <w:rsid w:val="00B54344"/>
    <w:rsid w:val="00B551C8"/>
    <w:rsid w:val="00B57E5B"/>
    <w:rsid w:val="00B6023F"/>
    <w:rsid w:val="00B61388"/>
    <w:rsid w:val="00B63F55"/>
    <w:rsid w:val="00B66E45"/>
    <w:rsid w:val="00B702A8"/>
    <w:rsid w:val="00B7133E"/>
    <w:rsid w:val="00B741AB"/>
    <w:rsid w:val="00B75CDA"/>
    <w:rsid w:val="00B76208"/>
    <w:rsid w:val="00B77A88"/>
    <w:rsid w:val="00B80DB6"/>
    <w:rsid w:val="00B833CE"/>
    <w:rsid w:val="00B83A18"/>
    <w:rsid w:val="00B8487F"/>
    <w:rsid w:val="00B848B1"/>
    <w:rsid w:val="00B8663D"/>
    <w:rsid w:val="00B878FA"/>
    <w:rsid w:val="00B91AF9"/>
    <w:rsid w:val="00B922A7"/>
    <w:rsid w:val="00B93041"/>
    <w:rsid w:val="00BA06E1"/>
    <w:rsid w:val="00BA1736"/>
    <w:rsid w:val="00BA19BF"/>
    <w:rsid w:val="00BA46A6"/>
    <w:rsid w:val="00BB24F4"/>
    <w:rsid w:val="00BB3803"/>
    <w:rsid w:val="00BB460A"/>
    <w:rsid w:val="00BB48AB"/>
    <w:rsid w:val="00BB653B"/>
    <w:rsid w:val="00BB755A"/>
    <w:rsid w:val="00BB75FE"/>
    <w:rsid w:val="00BC106D"/>
    <w:rsid w:val="00BC1BFA"/>
    <w:rsid w:val="00BC32C3"/>
    <w:rsid w:val="00BC70EC"/>
    <w:rsid w:val="00BC734C"/>
    <w:rsid w:val="00BD0F89"/>
    <w:rsid w:val="00BD1794"/>
    <w:rsid w:val="00BD1A58"/>
    <w:rsid w:val="00BD590A"/>
    <w:rsid w:val="00BD69BE"/>
    <w:rsid w:val="00BE027F"/>
    <w:rsid w:val="00BE0999"/>
    <w:rsid w:val="00BE152D"/>
    <w:rsid w:val="00BE2398"/>
    <w:rsid w:val="00BE6136"/>
    <w:rsid w:val="00BE6CFF"/>
    <w:rsid w:val="00BF252C"/>
    <w:rsid w:val="00BF357C"/>
    <w:rsid w:val="00BF36E4"/>
    <w:rsid w:val="00BF3F9C"/>
    <w:rsid w:val="00BF697F"/>
    <w:rsid w:val="00BF7F05"/>
    <w:rsid w:val="00C0058A"/>
    <w:rsid w:val="00C00680"/>
    <w:rsid w:val="00C019F8"/>
    <w:rsid w:val="00C03105"/>
    <w:rsid w:val="00C03312"/>
    <w:rsid w:val="00C06367"/>
    <w:rsid w:val="00C06AC6"/>
    <w:rsid w:val="00C12C41"/>
    <w:rsid w:val="00C133E3"/>
    <w:rsid w:val="00C142FD"/>
    <w:rsid w:val="00C14F2B"/>
    <w:rsid w:val="00C2213C"/>
    <w:rsid w:val="00C23791"/>
    <w:rsid w:val="00C26492"/>
    <w:rsid w:val="00C26881"/>
    <w:rsid w:val="00C27553"/>
    <w:rsid w:val="00C30370"/>
    <w:rsid w:val="00C32A55"/>
    <w:rsid w:val="00C32CB9"/>
    <w:rsid w:val="00C35B14"/>
    <w:rsid w:val="00C37188"/>
    <w:rsid w:val="00C40085"/>
    <w:rsid w:val="00C41232"/>
    <w:rsid w:val="00C447FE"/>
    <w:rsid w:val="00C4543B"/>
    <w:rsid w:val="00C45726"/>
    <w:rsid w:val="00C46DA8"/>
    <w:rsid w:val="00C471B9"/>
    <w:rsid w:val="00C5167C"/>
    <w:rsid w:val="00C53F38"/>
    <w:rsid w:val="00C5411B"/>
    <w:rsid w:val="00C5556F"/>
    <w:rsid w:val="00C56688"/>
    <w:rsid w:val="00C57AD2"/>
    <w:rsid w:val="00C71233"/>
    <w:rsid w:val="00C727B3"/>
    <w:rsid w:val="00C736DF"/>
    <w:rsid w:val="00C84792"/>
    <w:rsid w:val="00C86B8F"/>
    <w:rsid w:val="00C86CC6"/>
    <w:rsid w:val="00C92B38"/>
    <w:rsid w:val="00C944ED"/>
    <w:rsid w:val="00CA161E"/>
    <w:rsid w:val="00CA194B"/>
    <w:rsid w:val="00CA1973"/>
    <w:rsid w:val="00CA1CC6"/>
    <w:rsid w:val="00CA1F25"/>
    <w:rsid w:val="00CA6F11"/>
    <w:rsid w:val="00CB06A1"/>
    <w:rsid w:val="00CB0E6C"/>
    <w:rsid w:val="00CB236E"/>
    <w:rsid w:val="00CB3606"/>
    <w:rsid w:val="00CB3AC2"/>
    <w:rsid w:val="00CB4D4E"/>
    <w:rsid w:val="00CB5DA2"/>
    <w:rsid w:val="00CB6408"/>
    <w:rsid w:val="00CC1309"/>
    <w:rsid w:val="00CC21BF"/>
    <w:rsid w:val="00CC2973"/>
    <w:rsid w:val="00CC2B6B"/>
    <w:rsid w:val="00CC50C7"/>
    <w:rsid w:val="00CC557F"/>
    <w:rsid w:val="00CC6A59"/>
    <w:rsid w:val="00CD2840"/>
    <w:rsid w:val="00CD31F0"/>
    <w:rsid w:val="00CD4C1D"/>
    <w:rsid w:val="00CE0020"/>
    <w:rsid w:val="00CE5A50"/>
    <w:rsid w:val="00CE7104"/>
    <w:rsid w:val="00CF0C09"/>
    <w:rsid w:val="00CF1288"/>
    <w:rsid w:val="00CF2BB9"/>
    <w:rsid w:val="00CF57C9"/>
    <w:rsid w:val="00CF6EEB"/>
    <w:rsid w:val="00CF7B92"/>
    <w:rsid w:val="00D00D90"/>
    <w:rsid w:val="00D026D0"/>
    <w:rsid w:val="00D03029"/>
    <w:rsid w:val="00D051DA"/>
    <w:rsid w:val="00D05F72"/>
    <w:rsid w:val="00D06A5F"/>
    <w:rsid w:val="00D074E3"/>
    <w:rsid w:val="00D1012A"/>
    <w:rsid w:val="00D14E83"/>
    <w:rsid w:val="00D16F26"/>
    <w:rsid w:val="00D1742F"/>
    <w:rsid w:val="00D17C1E"/>
    <w:rsid w:val="00D24ACF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453B0"/>
    <w:rsid w:val="00D50226"/>
    <w:rsid w:val="00D54719"/>
    <w:rsid w:val="00D5640C"/>
    <w:rsid w:val="00D57D06"/>
    <w:rsid w:val="00D632E2"/>
    <w:rsid w:val="00D63E3A"/>
    <w:rsid w:val="00D664B0"/>
    <w:rsid w:val="00D66A64"/>
    <w:rsid w:val="00D66BB2"/>
    <w:rsid w:val="00D676E7"/>
    <w:rsid w:val="00D711BB"/>
    <w:rsid w:val="00D74FE9"/>
    <w:rsid w:val="00D84D84"/>
    <w:rsid w:val="00D85801"/>
    <w:rsid w:val="00D90C7D"/>
    <w:rsid w:val="00D930A0"/>
    <w:rsid w:val="00D933A6"/>
    <w:rsid w:val="00D962DD"/>
    <w:rsid w:val="00DA0C3C"/>
    <w:rsid w:val="00DA14FB"/>
    <w:rsid w:val="00DA1E13"/>
    <w:rsid w:val="00DA2522"/>
    <w:rsid w:val="00DA54FC"/>
    <w:rsid w:val="00DA58A9"/>
    <w:rsid w:val="00DA68F9"/>
    <w:rsid w:val="00DA6CE5"/>
    <w:rsid w:val="00DA72A8"/>
    <w:rsid w:val="00DB38D9"/>
    <w:rsid w:val="00DB40FC"/>
    <w:rsid w:val="00DB442D"/>
    <w:rsid w:val="00DC45E5"/>
    <w:rsid w:val="00DC52E0"/>
    <w:rsid w:val="00DC6BF8"/>
    <w:rsid w:val="00DD5778"/>
    <w:rsid w:val="00DD5F16"/>
    <w:rsid w:val="00DD7F64"/>
    <w:rsid w:val="00DE2F50"/>
    <w:rsid w:val="00DE4D00"/>
    <w:rsid w:val="00DE5694"/>
    <w:rsid w:val="00DE755B"/>
    <w:rsid w:val="00DF011F"/>
    <w:rsid w:val="00DF0A9A"/>
    <w:rsid w:val="00DF1603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3C4F"/>
    <w:rsid w:val="00E14157"/>
    <w:rsid w:val="00E17240"/>
    <w:rsid w:val="00E17E16"/>
    <w:rsid w:val="00E312B0"/>
    <w:rsid w:val="00E332A6"/>
    <w:rsid w:val="00E349F0"/>
    <w:rsid w:val="00E35180"/>
    <w:rsid w:val="00E35B29"/>
    <w:rsid w:val="00E404C1"/>
    <w:rsid w:val="00E43B6A"/>
    <w:rsid w:val="00E473B5"/>
    <w:rsid w:val="00E52A07"/>
    <w:rsid w:val="00E52BB1"/>
    <w:rsid w:val="00E532FF"/>
    <w:rsid w:val="00E55C7F"/>
    <w:rsid w:val="00E57E6E"/>
    <w:rsid w:val="00E601BC"/>
    <w:rsid w:val="00E617C0"/>
    <w:rsid w:val="00E61C49"/>
    <w:rsid w:val="00E61F6B"/>
    <w:rsid w:val="00E62EF9"/>
    <w:rsid w:val="00E637D6"/>
    <w:rsid w:val="00E642D5"/>
    <w:rsid w:val="00E645B2"/>
    <w:rsid w:val="00E7365B"/>
    <w:rsid w:val="00E75878"/>
    <w:rsid w:val="00E77078"/>
    <w:rsid w:val="00E808E9"/>
    <w:rsid w:val="00E8196D"/>
    <w:rsid w:val="00E820A4"/>
    <w:rsid w:val="00E90269"/>
    <w:rsid w:val="00E942EB"/>
    <w:rsid w:val="00EA0604"/>
    <w:rsid w:val="00EA2E0F"/>
    <w:rsid w:val="00EA5148"/>
    <w:rsid w:val="00EA7FA0"/>
    <w:rsid w:val="00EB0A66"/>
    <w:rsid w:val="00EB0FDF"/>
    <w:rsid w:val="00EC6099"/>
    <w:rsid w:val="00ED06F5"/>
    <w:rsid w:val="00EE124C"/>
    <w:rsid w:val="00EE3E03"/>
    <w:rsid w:val="00EE6841"/>
    <w:rsid w:val="00EF05EB"/>
    <w:rsid w:val="00EF30EB"/>
    <w:rsid w:val="00EF497A"/>
    <w:rsid w:val="00EF4CD7"/>
    <w:rsid w:val="00EF5AEB"/>
    <w:rsid w:val="00F01844"/>
    <w:rsid w:val="00F0289D"/>
    <w:rsid w:val="00F056C9"/>
    <w:rsid w:val="00F05AE3"/>
    <w:rsid w:val="00F05FC4"/>
    <w:rsid w:val="00F11E53"/>
    <w:rsid w:val="00F13085"/>
    <w:rsid w:val="00F131BC"/>
    <w:rsid w:val="00F13900"/>
    <w:rsid w:val="00F1479E"/>
    <w:rsid w:val="00F15959"/>
    <w:rsid w:val="00F15D0E"/>
    <w:rsid w:val="00F207E1"/>
    <w:rsid w:val="00F21FEB"/>
    <w:rsid w:val="00F22CAD"/>
    <w:rsid w:val="00F23128"/>
    <w:rsid w:val="00F346AE"/>
    <w:rsid w:val="00F367A8"/>
    <w:rsid w:val="00F3730D"/>
    <w:rsid w:val="00F37CE8"/>
    <w:rsid w:val="00F37EB3"/>
    <w:rsid w:val="00F40CAD"/>
    <w:rsid w:val="00F42BF0"/>
    <w:rsid w:val="00F43E86"/>
    <w:rsid w:val="00F5019C"/>
    <w:rsid w:val="00F50691"/>
    <w:rsid w:val="00F52F06"/>
    <w:rsid w:val="00F5348F"/>
    <w:rsid w:val="00F53914"/>
    <w:rsid w:val="00F645A4"/>
    <w:rsid w:val="00F659D7"/>
    <w:rsid w:val="00F66459"/>
    <w:rsid w:val="00F67BF2"/>
    <w:rsid w:val="00F75FFE"/>
    <w:rsid w:val="00F763F6"/>
    <w:rsid w:val="00F82659"/>
    <w:rsid w:val="00F84317"/>
    <w:rsid w:val="00F8616D"/>
    <w:rsid w:val="00F90D59"/>
    <w:rsid w:val="00F91377"/>
    <w:rsid w:val="00F95ED4"/>
    <w:rsid w:val="00F9762B"/>
    <w:rsid w:val="00FA0C75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C522D"/>
    <w:rsid w:val="00FD3647"/>
    <w:rsid w:val="00FD3F9B"/>
    <w:rsid w:val="00FD4278"/>
    <w:rsid w:val="00FD4448"/>
    <w:rsid w:val="00FD6AA5"/>
    <w:rsid w:val="00FD72A1"/>
    <w:rsid w:val="00FD78EB"/>
    <w:rsid w:val="00FE1D95"/>
    <w:rsid w:val="00FE3326"/>
    <w:rsid w:val="00FE4200"/>
    <w:rsid w:val="00FE4C6E"/>
    <w:rsid w:val="00FE56D0"/>
    <w:rsid w:val="00FE6D86"/>
    <w:rsid w:val="00FE78E7"/>
    <w:rsid w:val="00FF2BAA"/>
    <w:rsid w:val="00FF4E49"/>
    <w:rsid w:val="00FF62B0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CCC2C34-AB6F-4394-84BF-AC1A054F6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3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www.gesetze-im-internet.de/gwb/__128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4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5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323EEA2C06FF47900979B619F66F5E" ma:contentTypeVersion="9" ma:contentTypeDescription="Ein neues Dokument erstellen." ma:contentTypeScope="" ma:versionID="ce3cd05be3f9bc937ed87760609aa14b">
  <xsd:schema xmlns:xsd="http://www.w3.org/2001/XMLSchema" xmlns:xs="http://www.w3.org/2001/XMLSchema" xmlns:p="http://schemas.microsoft.com/office/2006/metadata/properties" xmlns:ns2="b67236e8-d9d3-4df0-a0d3-7d578bba7fec" targetNamespace="http://schemas.microsoft.com/office/2006/metadata/properties" ma:root="true" ma:fieldsID="b48b922a54ad6cea0965d5c626f604dc" ns2:_="">
    <xsd:import namespace="b67236e8-d9d3-4df0-a0d3-7d578bba7f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36e8-d9d3-4df0-a0d3-7d578bba7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df73da6-3f2c-4f63-ab01-70b5db7e7a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7236e8-d9d3-4df0-a0d3-7d578bba7fe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832DD4-E289-4F36-B4E4-66E452B48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7236e8-d9d3-4df0-a0d3-7d578bba7f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  <ds:schemaRef ds:uri="b67236e8-d9d3-4df0-a0d3-7d578bba7fec"/>
  </ds:schemaRefs>
</ds:datastoreItem>
</file>

<file path=customXml/itemProps4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17</Pages>
  <Words>3103</Words>
  <Characters>19552</Characters>
  <Application>Microsoft Office Word</Application>
  <DocSecurity>0</DocSecurity>
  <Lines>162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22610</CharactersWithSpaces>
  <SharedDoc>false</SharedDoc>
  <HLinks>
    <vt:vector size="60" baseType="variant">
      <vt:variant>
        <vt:i4>6619188</vt:i4>
      </vt:variant>
      <vt:variant>
        <vt:i4>135</vt:i4>
      </vt:variant>
      <vt:variant>
        <vt:i4>0</vt:i4>
      </vt:variant>
      <vt:variant>
        <vt:i4>5</vt:i4>
      </vt:variant>
      <vt:variant>
        <vt:lpwstr>https://www.gesetze-im-internet.de/gwb/__128.html</vt:lpwstr>
      </vt:variant>
      <vt:variant>
        <vt:lpwstr/>
      </vt:variant>
      <vt:variant>
        <vt:i4>6815796</vt:i4>
      </vt:variant>
      <vt:variant>
        <vt:i4>129</vt:i4>
      </vt:variant>
      <vt:variant>
        <vt:i4>0</vt:i4>
      </vt:variant>
      <vt:variant>
        <vt:i4>5</vt:i4>
      </vt:variant>
      <vt:variant>
        <vt:lpwstr>https://www.gesetze-im-internet.de/gwb/__125.html</vt:lpwstr>
      </vt:variant>
      <vt:variant>
        <vt:lpwstr/>
      </vt:variant>
      <vt:variant>
        <vt:i4>6881332</vt:i4>
      </vt:variant>
      <vt:variant>
        <vt:i4>126</vt:i4>
      </vt:variant>
      <vt:variant>
        <vt:i4>0</vt:i4>
      </vt:variant>
      <vt:variant>
        <vt:i4>5</vt:i4>
      </vt:variant>
      <vt:variant>
        <vt:lpwstr>https://www.gesetze-im-internet.de/gwb/__124.html</vt:lpwstr>
      </vt:variant>
      <vt:variant>
        <vt:lpwstr/>
      </vt:variant>
      <vt:variant>
        <vt:i4>7209012</vt:i4>
      </vt:variant>
      <vt:variant>
        <vt:i4>123</vt:i4>
      </vt:variant>
      <vt:variant>
        <vt:i4>0</vt:i4>
      </vt:variant>
      <vt:variant>
        <vt:i4>5</vt:i4>
      </vt:variant>
      <vt:variant>
        <vt:lpwstr>https://www.gesetze-im-internet.de/gwb/__123.html</vt:lpwstr>
      </vt:variant>
      <vt:variant>
        <vt:lpwstr/>
      </vt:variant>
      <vt:variant>
        <vt:i4>6881332</vt:i4>
      </vt:variant>
      <vt:variant>
        <vt:i4>117</vt:i4>
      </vt:variant>
      <vt:variant>
        <vt:i4>0</vt:i4>
      </vt:variant>
      <vt:variant>
        <vt:i4>5</vt:i4>
      </vt:variant>
      <vt:variant>
        <vt:lpwstr>https://www.gesetze-im-internet.de/gwb/__124.html</vt:lpwstr>
      </vt:variant>
      <vt:variant>
        <vt:lpwstr/>
      </vt:variant>
      <vt:variant>
        <vt:i4>7209012</vt:i4>
      </vt:variant>
      <vt:variant>
        <vt:i4>114</vt:i4>
      </vt:variant>
      <vt:variant>
        <vt:i4>0</vt:i4>
      </vt:variant>
      <vt:variant>
        <vt:i4>5</vt:i4>
      </vt:variant>
      <vt:variant>
        <vt:lpwstr>https://www.gesetze-im-internet.de/gwb/__123.html</vt:lpwstr>
      </vt:variant>
      <vt:variant>
        <vt:lpwstr/>
      </vt:variant>
      <vt:variant>
        <vt:i4>7733277</vt:i4>
      </vt:variant>
      <vt:variant>
        <vt:i4>60</vt:i4>
      </vt:variant>
      <vt:variant>
        <vt:i4>0</vt:i4>
      </vt:variant>
      <vt:variant>
        <vt:i4>5</vt:i4>
      </vt:variant>
      <vt:variant>
        <vt:lpwstr>https://www.gesetze-im-internet.de/gwg_2017/__3.html</vt:lpwstr>
      </vt:variant>
      <vt:variant>
        <vt:lpwstr/>
      </vt:variant>
      <vt:variant>
        <vt:i4>2293858</vt:i4>
      </vt:variant>
      <vt:variant>
        <vt:i4>33</vt:i4>
      </vt:variant>
      <vt:variant>
        <vt:i4>0</vt:i4>
      </vt:variant>
      <vt:variant>
        <vt:i4>5</vt:i4>
      </vt:variant>
      <vt:variant>
        <vt:lpwstr>https://www.destatis.de/DE/Themen/Branchen-Unternehmen/Unternehmen/Kleine-Unternehmen-Mittlere-Unternehmen/Glossar/kmu.html</vt:lpwstr>
      </vt:variant>
      <vt:variant>
        <vt:lpwstr/>
      </vt:variant>
      <vt:variant>
        <vt:i4>2752612</vt:i4>
      </vt:variant>
      <vt:variant>
        <vt:i4>30</vt:i4>
      </vt:variant>
      <vt:variant>
        <vt:i4>0</vt:i4>
      </vt:variant>
      <vt:variant>
        <vt:i4>5</vt:i4>
      </vt:variant>
      <vt:variant>
        <vt:lpwstr>https://www.gesetze-im-internet.de/wregg/__6.html</vt:lpwstr>
      </vt:variant>
      <vt:variant>
        <vt:lpwstr/>
      </vt:variant>
      <vt:variant>
        <vt:i4>6881342</vt:i4>
      </vt:variant>
      <vt:variant>
        <vt:i4>0</vt:i4>
      </vt:variant>
      <vt:variant>
        <vt:i4>0</vt:i4>
      </vt:variant>
      <vt:variant>
        <vt:i4>5</vt:i4>
      </vt:variant>
      <vt:variant>
        <vt:lpwstr>https://www.handelsregister.de/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Mosebach, Katharina</cp:lastModifiedBy>
  <cp:revision>5</cp:revision>
  <cp:lastPrinted>2011-09-04T05:20:00Z</cp:lastPrinted>
  <dcterms:created xsi:type="dcterms:W3CDTF">2026-07-20T08:51:00Z</dcterms:created>
  <dcterms:modified xsi:type="dcterms:W3CDTF">2026-07-20T09:19:00Z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0x010100C1323EEA2C06FF47900979B619F66F5E</vt:lpwstr>
  </property>
  <property fmtid="{D5CDD505-2E9C-101B-9397-08002B2CF9AE}" pid="12" name="MediaServiceImageTags">
    <vt:lpwstr/>
  </property>
</Properties>
</file>